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EC4D19" w14:textId="77777777" w:rsidR="005D5254" w:rsidRDefault="005D5254" w:rsidP="004A3209">
      <w:pPr>
        <w:pStyle w:val="Overskrift2"/>
      </w:pPr>
      <w:r>
        <w:t>Referat</w:t>
      </w:r>
    </w:p>
    <w:tbl>
      <w:tblPr>
        <w:tblStyle w:val="Tabellrutenett"/>
        <w:tblW w:w="80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01"/>
        <w:gridCol w:w="3985"/>
        <w:gridCol w:w="2409"/>
      </w:tblGrid>
      <w:tr w:rsidR="00642FB8" w14:paraId="2AB51A1F" w14:textId="77777777" w:rsidTr="00642FB8">
        <w:tc>
          <w:tcPr>
            <w:tcW w:w="1701" w:type="dxa"/>
          </w:tcPr>
          <w:p w14:paraId="076265A5" w14:textId="77777777" w:rsidR="00642FB8" w:rsidRDefault="00642FB8" w:rsidP="004A3209">
            <w:pPr>
              <w:pStyle w:val="Skjematekst"/>
              <w:rPr>
                <w:b/>
              </w:rPr>
            </w:pPr>
            <w:r w:rsidRPr="003334AE">
              <w:rPr>
                <w:b/>
              </w:rPr>
              <w:t>Dato:</w:t>
            </w:r>
            <w:r>
              <w:rPr>
                <w:b/>
              </w:rPr>
              <w:t xml:space="preserve"> </w:t>
            </w:r>
            <w:r w:rsidR="002D7624">
              <w:rPr>
                <w:b/>
              </w:rPr>
              <w:t>26</w:t>
            </w:r>
            <w:r>
              <w:rPr>
                <w:b/>
              </w:rPr>
              <w:t>.0</w:t>
            </w:r>
            <w:r w:rsidR="002D7624">
              <w:rPr>
                <w:b/>
              </w:rPr>
              <w:t>6</w:t>
            </w:r>
            <w:r>
              <w:rPr>
                <w:b/>
              </w:rPr>
              <w:t>.202</w:t>
            </w:r>
            <w:r w:rsidR="002D7624">
              <w:rPr>
                <w:b/>
              </w:rPr>
              <w:t>6</w:t>
            </w:r>
          </w:p>
          <w:p w14:paraId="0556BBF6" w14:textId="11208074" w:rsidR="00FC59F1" w:rsidRPr="003334AE" w:rsidRDefault="00FC59F1" w:rsidP="004A3209">
            <w:pPr>
              <w:pStyle w:val="Skjematekst"/>
              <w:rPr>
                <w:b/>
              </w:rPr>
            </w:pPr>
            <w:r>
              <w:rPr>
                <w:b/>
              </w:rPr>
              <w:t xml:space="preserve">Sak: </w:t>
            </w:r>
            <w:r w:rsidR="004F0424" w:rsidRPr="004F0424">
              <w:rPr>
                <w:b/>
              </w:rPr>
              <w:t>26/76270</w:t>
            </w:r>
          </w:p>
        </w:tc>
        <w:sdt>
          <w:sdtPr>
            <w:id w:val="-2108956877"/>
            <w:placeholder>
              <w:docPart w:val="C84A985FD8634063BD20C959FA9DBB7A"/>
            </w:placeholder>
            <w:showingPlcHdr/>
            <w:date>
              <w:dateFormat w:val="dd.MM.yyyy"/>
              <w:lid w:val="nb-NO"/>
              <w:storeMappedDataAs w:val="dateTime"/>
              <w:calendar w:val="gregorian"/>
            </w:date>
          </w:sdtPr>
          <w:sdtEndPr/>
          <w:sdtContent>
            <w:tc>
              <w:tcPr>
                <w:tcW w:w="3985" w:type="dxa"/>
              </w:tcPr>
              <w:p w14:paraId="6B7573DA" w14:textId="77777777" w:rsidR="00642FB8" w:rsidRPr="00691A08" w:rsidRDefault="00642FB8" w:rsidP="00165D65">
                <w:pPr>
                  <w:pStyle w:val="Skjematekst"/>
                </w:pPr>
                <w:r w:rsidRPr="00691A08">
                  <w:rPr>
                    <w:rStyle w:val="Plassholdertekst"/>
                    <w:vanish/>
                  </w:rPr>
                  <w:t>Velg dato</w:t>
                </w:r>
              </w:p>
            </w:tc>
          </w:sdtContent>
        </w:sdt>
        <w:sdt>
          <w:sdtPr>
            <w:id w:val="1566458633"/>
            <w:placeholder>
              <w:docPart w:val="8AB8FFB019134815901F134506B4DAFC"/>
            </w:placeholder>
            <w:showingPlcHdr/>
          </w:sdtPr>
          <w:sdtEndPr/>
          <w:sdtContent>
            <w:tc>
              <w:tcPr>
                <w:tcW w:w="2409" w:type="dxa"/>
              </w:tcPr>
              <w:p w14:paraId="229E371D" w14:textId="77777777" w:rsidR="00642FB8" w:rsidRPr="00691A08" w:rsidRDefault="00642FB8" w:rsidP="00165D65">
                <w:pPr>
                  <w:pStyle w:val="Skjematekst"/>
                </w:pPr>
                <w:r w:rsidRPr="00691A08">
                  <w:rPr>
                    <w:rStyle w:val="Plassholdertekst"/>
                    <w:vanish/>
                  </w:rPr>
                  <w:t>Fyll inn</w:t>
                </w:r>
              </w:p>
            </w:tc>
          </w:sdtContent>
        </w:sdt>
      </w:tr>
      <w:tr w:rsidR="00642FB8" w14:paraId="7EB98808" w14:textId="77777777" w:rsidTr="00642FB8">
        <w:tc>
          <w:tcPr>
            <w:tcW w:w="1701" w:type="dxa"/>
          </w:tcPr>
          <w:p w14:paraId="00B7CECA" w14:textId="49EAAAA9" w:rsidR="00642FB8" w:rsidRPr="003334AE" w:rsidRDefault="00642FB8" w:rsidP="004A3209">
            <w:pPr>
              <w:pStyle w:val="Skjematekst"/>
              <w:rPr>
                <w:b/>
              </w:rPr>
            </w:pPr>
            <w:r w:rsidRPr="003334AE">
              <w:rPr>
                <w:b/>
              </w:rPr>
              <w:t>Tid:</w:t>
            </w:r>
            <w:r>
              <w:rPr>
                <w:b/>
              </w:rPr>
              <w:t xml:space="preserve"> </w:t>
            </w:r>
            <w:r w:rsidR="00655D77">
              <w:rPr>
                <w:b/>
              </w:rPr>
              <w:t>10:00</w:t>
            </w:r>
            <w:r>
              <w:rPr>
                <w:b/>
              </w:rPr>
              <w:t xml:space="preserve"> </w:t>
            </w:r>
            <w:r w:rsidR="00655D77">
              <w:rPr>
                <w:b/>
              </w:rPr>
              <w:t>–</w:t>
            </w:r>
            <w:r w:rsidR="00A95DE8">
              <w:rPr>
                <w:b/>
              </w:rPr>
              <w:t xml:space="preserve"> 1</w:t>
            </w:r>
            <w:r w:rsidR="00655D77">
              <w:rPr>
                <w:b/>
              </w:rPr>
              <w:t>1:00</w:t>
            </w:r>
          </w:p>
        </w:tc>
        <w:sdt>
          <w:sdtPr>
            <w:id w:val="404799764"/>
            <w:placeholder>
              <w:docPart w:val="1683DAF6AF9B4FAF9200E586383CDCBF"/>
            </w:placeholder>
            <w:showingPlcHdr/>
          </w:sdtPr>
          <w:sdtEndPr/>
          <w:sdtContent>
            <w:tc>
              <w:tcPr>
                <w:tcW w:w="3985" w:type="dxa"/>
              </w:tcPr>
              <w:p w14:paraId="2684BF5A" w14:textId="77777777" w:rsidR="00642FB8" w:rsidRPr="00691A08" w:rsidRDefault="00642FB8" w:rsidP="00165D65">
                <w:pPr>
                  <w:pStyle w:val="Skjematekst"/>
                </w:pPr>
                <w:r w:rsidRPr="00691A08">
                  <w:rPr>
                    <w:rStyle w:val="Plassholdertekst"/>
                    <w:vanish/>
                  </w:rPr>
                  <w:t>Fyll inn</w:t>
                </w:r>
              </w:p>
            </w:tc>
          </w:sdtContent>
        </w:sdt>
        <w:sdt>
          <w:sdtPr>
            <w:id w:val="-107430433"/>
            <w:placeholder>
              <w:docPart w:val="603E1CF50A80493FB5A459AB56297F51"/>
            </w:placeholder>
            <w:showingPlcHdr/>
          </w:sdtPr>
          <w:sdtEndPr/>
          <w:sdtContent>
            <w:tc>
              <w:tcPr>
                <w:tcW w:w="2409" w:type="dxa"/>
              </w:tcPr>
              <w:p w14:paraId="1807CFBF" w14:textId="77777777" w:rsidR="00642FB8" w:rsidRPr="00691A08" w:rsidRDefault="00642FB8" w:rsidP="00165D65">
                <w:pPr>
                  <w:pStyle w:val="Skjematekst"/>
                  <w:rPr>
                    <w:color w:val="808080"/>
                  </w:rPr>
                </w:pPr>
                <w:r w:rsidRPr="00691A08">
                  <w:rPr>
                    <w:rStyle w:val="Plassholdertekst"/>
                    <w:vanish/>
                  </w:rPr>
                  <w:t>Fyll inn</w:t>
                </w:r>
              </w:p>
            </w:tc>
          </w:sdtContent>
        </w:sdt>
      </w:tr>
      <w:tr w:rsidR="00642FB8" w14:paraId="3D88D2D5" w14:textId="77777777" w:rsidTr="00642FB8">
        <w:tc>
          <w:tcPr>
            <w:tcW w:w="1701" w:type="dxa"/>
          </w:tcPr>
          <w:p w14:paraId="2EA49D35" w14:textId="2F100EC9" w:rsidR="00642FB8" w:rsidRPr="003334AE" w:rsidRDefault="00642FB8" w:rsidP="004A3209">
            <w:pPr>
              <w:pStyle w:val="Skjematekst"/>
              <w:rPr>
                <w:b/>
              </w:rPr>
            </w:pPr>
          </w:p>
        </w:tc>
        <w:sdt>
          <w:sdtPr>
            <w:id w:val="2099898746"/>
            <w:placeholder>
              <w:docPart w:val="CD2B300DD7BA4C5281D273487A17A234"/>
            </w:placeholder>
            <w:showingPlcHdr/>
          </w:sdtPr>
          <w:sdtEndPr/>
          <w:sdtContent>
            <w:tc>
              <w:tcPr>
                <w:tcW w:w="3985" w:type="dxa"/>
              </w:tcPr>
              <w:p w14:paraId="7C2FCF4B" w14:textId="77777777" w:rsidR="00642FB8" w:rsidRPr="00691A08" w:rsidRDefault="00642FB8" w:rsidP="00165D65">
                <w:pPr>
                  <w:pStyle w:val="Skjematekst"/>
                </w:pPr>
                <w:r w:rsidRPr="00691A08">
                  <w:rPr>
                    <w:rStyle w:val="Plassholdertekst"/>
                    <w:vanish/>
                  </w:rPr>
                  <w:t>Fyll inn</w:t>
                </w:r>
              </w:p>
            </w:tc>
          </w:sdtContent>
        </w:sdt>
        <w:sdt>
          <w:sdtPr>
            <w:id w:val="927309438"/>
            <w:placeholder>
              <w:docPart w:val="CA05CB83B2F24C67A068D4C444B9CC74"/>
            </w:placeholder>
            <w:showingPlcHdr/>
          </w:sdtPr>
          <w:sdtEndPr/>
          <w:sdtContent>
            <w:tc>
              <w:tcPr>
                <w:tcW w:w="2409" w:type="dxa"/>
              </w:tcPr>
              <w:p w14:paraId="4B4552DD" w14:textId="77777777" w:rsidR="00642FB8" w:rsidRDefault="00642FB8" w:rsidP="004A3209">
                <w:pPr>
                  <w:pStyle w:val="Skjematekst"/>
                </w:pPr>
                <w:r w:rsidRPr="00691A08">
                  <w:rPr>
                    <w:rStyle w:val="Plassholdertekst"/>
                    <w:vanish/>
                  </w:rPr>
                  <w:t>Fyll inn</w:t>
                </w:r>
              </w:p>
            </w:tc>
          </w:sdtContent>
        </w:sdt>
      </w:tr>
    </w:tbl>
    <w:p w14:paraId="450D1A75" w14:textId="77777777" w:rsidR="00886F65" w:rsidRDefault="00886F65" w:rsidP="004B76A1"/>
    <w:p w14:paraId="22BCD59E" w14:textId="059DAC62" w:rsidR="00792B23" w:rsidRDefault="00642FB8" w:rsidP="00792B23">
      <w:pPr>
        <w:pStyle w:val="Overskrift2"/>
      </w:pPr>
      <w:r>
        <w:t xml:space="preserve">Tilbudskonferanse Døgnhvileplass </w:t>
      </w:r>
      <w:r w:rsidR="00673268">
        <w:t xml:space="preserve">E39 Knarvik – Oppedal </w:t>
      </w:r>
      <w:r>
        <w:t xml:space="preserve"> </w:t>
      </w:r>
    </w:p>
    <w:tbl>
      <w:tblPr>
        <w:tblStyle w:val="Tabellrutenett"/>
        <w:tblW w:w="0" w:type="auto"/>
        <w:tblBorders>
          <w:top w:val="single" w:sz="4" w:space="0" w:color="DADADA" w:themeColor="accent3"/>
          <w:left w:val="single" w:sz="4" w:space="0" w:color="DADADA" w:themeColor="accent3"/>
          <w:bottom w:val="single" w:sz="4" w:space="0" w:color="DADADA" w:themeColor="accent3"/>
          <w:right w:val="single" w:sz="4" w:space="0" w:color="DADADA" w:themeColor="accent3"/>
          <w:insideH w:val="single" w:sz="4" w:space="0" w:color="DADADA" w:themeColor="accent3"/>
          <w:insideV w:val="single" w:sz="4" w:space="0" w:color="DADADA" w:themeColor="accent3"/>
        </w:tblBorders>
        <w:tblLook w:val="04A0" w:firstRow="1" w:lastRow="0" w:firstColumn="1" w:lastColumn="0" w:noHBand="0" w:noVBand="1"/>
      </w:tblPr>
      <w:tblGrid>
        <w:gridCol w:w="1271"/>
        <w:gridCol w:w="7791"/>
      </w:tblGrid>
      <w:tr w:rsidR="0099753D" w14:paraId="092A715C" w14:textId="77777777" w:rsidTr="0099753D">
        <w:tc>
          <w:tcPr>
            <w:tcW w:w="1271" w:type="dxa"/>
          </w:tcPr>
          <w:p w14:paraId="5D9B5FE3" w14:textId="77777777" w:rsidR="0099753D" w:rsidRPr="0099753D" w:rsidRDefault="0099753D" w:rsidP="0099753D">
            <w:pPr>
              <w:rPr>
                <w:b/>
              </w:rPr>
            </w:pPr>
            <w:r w:rsidRPr="0099753D">
              <w:rPr>
                <w:b/>
              </w:rPr>
              <w:t>Sted:</w:t>
            </w:r>
          </w:p>
        </w:tc>
        <w:sdt>
          <w:sdtPr>
            <w:id w:val="-75289147"/>
            <w:placeholder>
              <w:docPart w:val="954B344061AF4A0F9724D728385FDFD7"/>
            </w:placeholder>
          </w:sdtPr>
          <w:sdtEndPr/>
          <w:sdtContent>
            <w:tc>
              <w:tcPr>
                <w:tcW w:w="7791" w:type="dxa"/>
              </w:tcPr>
              <w:p w14:paraId="2CBA7BC1" w14:textId="18253E77" w:rsidR="0099753D" w:rsidRPr="00691A08" w:rsidRDefault="00642FB8" w:rsidP="0099753D">
                <w:r>
                  <w:t>Teams</w:t>
                </w:r>
              </w:p>
            </w:tc>
          </w:sdtContent>
        </w:sdt>
      </w:tr>
      <w:tr w:rsidR="0099753D" w14:paraId="662D1AA2" w14:textId="77777777" w:rsidTr="0099753D">
        <w:tc>
          <w:tcPr>
            <w:tcW w:w="1271" w:type="dxa"/>
          </w:tcPr>
          <w:p w14:paraId="3C4B8C85" w14:textId="3EA0CAC6" w:rsidR="0099753D" w:rsidRPr="0099753D" w:rsidRDefault="00642FB8" w:rsidP="0099753D">
            <w:pPr>
              <w:rPr>
                <w:b/>
              </w:rPr>
            </w:pPr>
            <w:r>
              <w:rPr>
                <w:b/>
              </w:rPr>
              <w:t>Til stede SVV</w:t>
            </w:r>
          </w:p>
        </w:tc>
        <w:sdt>
          <w:sdtPr>
            <w:id w:val="1625423177"/>
            <w:placeholder>
              <w:docPart w:val="12E6F962E44D47B5B5A857468B9843F0"/>
            </w:placeholder>
          </w:sdtPr>
          <w:sdtEndPr/>
          <w:sdtContent>
            <w:tc>
              <w:tcPr>
                <w:tcW w:w="7791" w:type="dxa"/>
              </w:tcPr>
              <w:p w14:paraId="395AA9B3" w14:textId="45229126" w:rsidR="0099753D" w:rsidRPr="00691A08" w:rsidRDefault="009D2CDA" w:rsidP="0099753D">
                <w:r>
                  <w:t>Anne-Cathrine</w:t>
                </w:r>
                <w:r w:rsidR="00843132">
                  <w:t xml:space="preserve"> </w:t>
                </w:r>
                <w:proofErr w:type="spellStart"/>
                <w:r w:rsidR="00843132">
                  <w:t>Schjøtner</w:t>
                </w:r>
                <w:proofErr w:type="spellEnd"/>
                <w:r w:rsidR="00843132">
                  <w:t xml:space="preserve"> Skaar</w:t>
                </w:r>
                <w:r w:rsidR="00642FB8">
                  <w:t xml:space="preserve">, Henrik Knarvik, </w:t>
                </w:r>
                <w:r w:rsidR="00843132">
                  <w:t>Geir Lorens Jørgensen</w:t>
                </w:r>
                <w:r w:rsidR="00642FB8">
                  <w:t xml:space="preserve"> </w:t>
                </w:r>
              </w:p>
            </w:tc>
          </w:sdtContent>
        </w:sdt>
      </w:tr>
      <w:tr w:rsidR="00AA4E32" w14:paraId="2EDEACD0" w14:textId="77777777" w:rsidTr="0099753D">
        <w:tc>
          <w:tcPr>
            <w:tcW w:w="1271" w:type="dxa"/>
          </w:tcPr>
          <w:p w14:paraId="6B639430" w14:textId="734FFA3C" w:rsidR="00AA4E32" w:rsidRPr="0099753D" w:rsidRDefault="00642FB8" w:rsidP="00AA4E32">
            <w:pPr>
              <w:rPr>
                <w:b/>
              </w:rPr>
            </w:pPr>
            <w:r>
              <w:rPr>
                <w:b/>
              </w:rPr>
              <w:t xml:space="preserve">Til stede </w:t>
            </w:r>
            <w:r w:rsidR="008B58B9">
              <w:rPr>
                <w:b/>
              </w:rPr>
              <w:t>tilbydere</w:t>
            </w:r>
          </w:p>
        </w:tc>
        <w:sdt>
          <w:sdtPr>
            <w:id w:val="-2132313040"/>
            <w:placeholder>
              <w:docPart w:val="72F4D682DDFE43E2B028153777532ECC"/>
            </w:placeholder>
          </w:sdtPr>
          <w:sdtEndPr/>
          <w:sdtContent>
            <w:tc>
              <w:tcPr>
                <w:tcW w:w="7791" w:type="dxa"/>
              </w:tcPr>
              <w:p w14:paraId="6638DF62" w14:textId="2585D712" w:rsidR="00AA4E32" w:rsidRPr="00691A08" w:rsidRDefault="00837B82" w:rsidP="00AA4E32">
                <w:r>
                  <w:t xml:space="preserve">Merete </w:t>
                </w:r>
                <w:proofErr w:type="spellStart"/>
                <w:r w:rsidR="002E2FD4">
                  <w:t>Slensvik</w:t>
                </w:r>
                <w:proofErr w:type="spellEnd"/>
                <w:r w:rsidR="002E2FD4">
                  <w:t xml:space="preserve"> (</w:t>
                </w:r>
                <w:proofErr w:type="spellStart"/>
                <w:r w:rsidR="002E2FD4">
                  <w:t>Danfo</w:t>
                </w:r>
                <w:proofErr w:type="spellEnd"/>
                <w:r w:rsidR="002E2FD4">
                  <w:t>)</w:t>
                </w:r>
                <w:r w:rsidR="00893FE1">
                  <w:t xml:space="preserve">, Sindre Bjørke Wergeland (Døgnhvile AS), </w:t>
                </w:r>
                <w:r w:rsidR="008A548C">
                  <w:t>Morten Våge Alfheim (Døgnhvile AS)</w:t>
                </w:r>
              </w:p>
            </w:tc>
          </w:sdtContent>
        </w:sdt>
      </w:tr>
    </w:tbl>
    <w:p w14:paraId="5B822033" w14:textId="77777777" w:rsidR="00113810" w:rsidRDefault="00113810" w:rsidP="00792B23"/>
    <w:p w14:paraId="2A1A22F0" w14:textId="77777777" w:rsidR="00330E0E" w:rsidRPr="00113810" w:rsidRDefault="00113810" w:rsidP="00113810">
      <w:pPr>
        <w:pStyle w:val="Skjematekst"/>
        <w:rPr>
          <w:b/>
          <w:vanish/>
          <w:color w:val="ED9300" w:themeColor="accent1"/>
        </w:rPr>
      </w:pPr>
      <w:r w:rsidRPr="00113810">
        <w:rPr>
          <w:b/>
          <w:vanish/>
          <w:color w:val="ED9300" w:themeColor="accent1"/>
        </w:rPr>
        <w:t xml:space="preserve">NB! </w:t>
      </w:r>
      <w:r>
        <w:rPr>
          <w:b/>
          <w:vanish/>
          <w:color w:val="ED9300" w:themeColor="accent1"/>
        </w:rPr>
        <w:t xml:space="preserve">Skriv kun en sak </w:t>
      </w:r>
      <w:r w:rsidRPr="00113810">
        <w:rPr>
          <w:b/>
          <w:vanish/>
          <w:color w:val="ED9300" w:themeColor="accent1"/>
        </w:rPr>
        <w:t xml:space="preserve">i hver rad. </w:t>
      </w:r>
      <w:r>
        <w:rPr>
          <w:b/>
          <w:vanish/>
          <w:color w:val="ED9300" w:themeColor="accent1"/>
        </w:rPr>
        <w:t>Trykk T</w:t>
      </w:r>
      <w:r w:rsidRPr="00113810">
        <w:rPr>
          <w:b/>
          <w:vanish/>
          <w:color w:val="ED9300" w:themeColor="accent1"/>
        </w:rPr>
        <w:t>ab-tast for å flytte til neste rad.</w:t>
      </w:r>
    </w:p>
    <w:tbl>
      <w:tblPr>
        <w:tblStyle w:val="Listetabell3uthevingsfarge2"/>
        <w:tblW w:w="9209" w:type="dxa"/>
        <w:tblLook w:val="00A0" w:firstRow="1" w:lastRow="0" w:firstColumn="1" w:lastColumn="0" w:noHBand="0" w:noVBand="0"/>
      </w:tblPr>
      <w:tblGrid>
        <w:gridCol w:w="780"/>
        <w:gridCol w:w="8429"/>
      </w:tblGrid>
      <w:tr w:rsidR="00642FB8" w:rsidRPr="00E8241A" w14:paraId="60F23D06" w14:textId="77777777" w:rsidTr="00350F9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780" w:type="dxa"/>
          </w:tcPr>
          <w:p w14:paraId="47BB25EE" w14:textId="77777777" w:rsidR="00642FB8" w:rsidRPr="00E8241A" w:rsidRDefault="00642FB8" w:rsidP="00792B23">
            <w:pPr>
              <w:rPr>
                <w:b w:val="0"/>
              </w:rPr>
            </w:pPr>
            <w:r>
              <w:t>Punkt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29" w:type="dxa"/>
          </w:tcPr>
          <w:p w14:paraId="71AB0602" w14:textId="77777777" w:rsidR="00642FB8" w:rsidRPr="00E8241A" w:rsidRDefault="00642FB8" w:rsidP="00642FB8">
            <w:pPr>
              <w:ind w:right="-2060"/>
              <w:rPr>
                <w:b w:val="0"/>
              </w:rPr>
            </w:pPr>
            <w:r>
              <w:t>Sak</w:t>
            </w:r>
          </w:p>
        </w:tc>
      </w:tr>
      <w:tr w:rsidR="00642FB8" w:rsidRPr="00351EE6" w14:paraId="3788C6BB" w14:textId="77777777" w:rsidTr="00350F9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80" w:type="dxa"/>
          </w:tcPr>
          <w:p w14:paraId="481BEB31" w14:textId="77777777" w:rsidR="00642FB8" w:rsidRPr="00E8241A" w:rsidRDefault="00642FB8" w:rsidP="00792B23">
            <w:pPr>
              <w:rPr>
                <w:b w:val="0"/>
              </w:rPr>
            </w:pPr>
            <w:r w:rsidRPr="00E8241A">
              <w:t>1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29" w:type="dxa"/>
          </w:tcPr>
          <w:p w14:paraId="587F36BF" w14:textId="360C485B" w:rsidR="00560CA3" w:rsidRDefault="00550229" w:rsidP="00792B23">
            <w:pPr>
              <w:rPr>
                <w:b/>
                <w:bCs/>
              </w:rPr>
            </w:pPr>
            <w:r>
              <w:rPr>
                <w:b/>
                <w:bCs/>
              </w:rPr>
              <w:t>Innledning/ generelt</w:t>
            </w:r>
          </w:p>
          <w:p w14:paraId="1972925C" w14:textId="77777777" w:rsidR="0037512A" w:rsidRDefault="0037512A" w:rsidP="00792B23"/>
          <w:p w14:paraId="49A03F5A" w14:textId="38169434" w:rsidR="0037512A" w:rsidRDefault="003C1A48" w:rsidP="00792B23">
            <w:r w:rsidRPr="00DC2DB0">
              <w:t>Henrik Knarvik ønske</w:t>
            </w:r>
            <w:r w:rsidR="00DC1D45">
              <w:t>t</w:t>
            </w:r>
            <w:r w:rsidRPr="00DC2DB0">
              <w:t xml:space="preserve"> alle velkommen</w:t>
            </w:r>
            <w:r w:rsidR="00DC2DB0">
              <w:t xml:space="preserve"> til tilbudskonferansen. </w:t>
            </w:r>
          </w:p>
          <w:p w14:paraId="7E4927DC" w14:textId="6405DCE3" w:rsidR="008F3D05" w:rsidRDefault="001D78A1" w:rsidP="00792B23">
            <w:r>
              <w:t>Innledningsvis</w:t>
            </w:r>
            <w:r w:rsidR="000E662B">
              <w:t xml:space="preserve"> </w:t>
            </w:r>
            <w:r w:rsidR="0022190C">
              <w:t>ble generel</w:t>
            </w:r>
            <w:r w:rsidR="007F16D3">
              <w:t>l informasjon om konkurransen</w:t>
            </w:r>
            <w:r w:rsidR="00A1511B">
              <w:t xml:space="preserve"> presentert, herunder </w:t>
            </w:r>
            <w:r w:rsidR="00565910">
              <w:t>bakgrunn</w:t>
            </w:r>
            <w:r w:rsidR="00C05FB6">
              <w:t xml:space="preserve"> og konkurranse</w:t>
            </w:r>
            <w:r w:rsidR="004B5D73">
              <w:softHyphen/>
            </w:r>
            <w:r w:rsidR="00C05FB6">
              <w:t>prosedyre.</w:t>
            </w:r>
            <w:r w:rsidR="00191137">
              <w:t xml:space="preserve"> </w:t>
            </w:r>
          </w:p>
          <w:p w14:paraId="63469AC3" w14:textId="18A7EF9B" w:rsidR="000A25B3" w:rsidRDefault="00191137" w:rsidP="00792B23">
            <w:r>
              <w:t>Deretter ble sentrale elementer i konkurransen gjennomgått</w:t>
            </w:r>
            <w:r w:rsidR="00077788">
              <w:t xml:space="preserve">, også med tanke på </w:t>
            </w:r>
            <w:r w:rsidR="00E8433B">
              <w:t>nye elementer</w:t>
            </w:r>
            <w:r w:rsidR="00077788">
              <w:t xml:space="preserve"> </w:t>
            </w:r>
            <w:r w:rsidR="0015649E">
              <w:t xml:space="preserve">og dokumentasjonskrav </w:t>
            </w:r>
            <w:r w:rsidR="00077788">
              <w:t xml:space="preserve">som </w:t>
            </w:r>
            <w:r w:rsidR="00E8433B">
              <w:t>er kommet inn</w:t>
            </w:r>
            <w:r w:rsidR="00077788">
              <w:t xml:space="preserve"> i </w:t>
            </w:r>
            <w:r w:rsidR="00C24668">
              <w:t>kr</w:t>
            </w:r>
            <w:r w:rsidR="007D3FAE">
              <w:t>a</w:t>
            </w:r>
            <w:r w:rsidR="00C24668">
              <w:t>vspesifikasjonen siden forrige utlysing</w:t>
            </w:r>
            <w:r w:rsidR="00CE4B56">
              <w:t xml:space="preserve">. </w:t>
            </w:r>
            <w:r w:rsidR="008F3D05">
              <w:t>F</w:t>
            </w:r>
            <w:r w:rsidR="00CE4B56">
              <w:t>okus spesielt på de skal</w:t>
            </w:r>
            <w:r w:rsidR="00C24668">
              <w:t>-</w:t>
            </w:r>
            <w:r w:rsidR="00CE4B56">
              <w:t xml:space="preserve">kravene </w:t>
            </w:r>
            <w:r w:rsidR="00077788">
              <w:t>vi ser som viktige å få frem</w:t>
            </w:r>
            <w:r w:rsidR="00C24668">
              <w:t xml:space="preserve">, </w:t>
            </w:r>
            <w:r w:rsidR="008148C0">
              <w:t>samt at</w:t>
            </w:r>
            <w:r w:rsidR="00C24668">
              <w:t xml:space="preserve"> </w:t>
            </w:r>
            <w:r w:rsidR="001F06F8">
              <w:t>de tre bør-kravene ble gjennomgått.</w:t>
            </w:r>
            <w:r w:rsidR="00AE0CF6">
              <w:t xml:space="preserve"> </w:t>
            </w:r>
          </w:p>
          <w:p w14:paraId="067788A3" w14:textId="7CC9C2E4" w:rsidR="002654D2" w:rsidRDefault="00AE0CF6" w:rsidP="00792B23">
            <w:r>
              <w:t>Avslutningsvis ble det anledning til å stille spørsmål.</w:t>
            </w:r>
          </w:p>
          <w:p w14:paraId="1FF7915C" w14:textId="77777777" w:rsidR="00823DA9" w:rsidRPr="00DC2DB0" w:rsidRDefault="00823DA9" w:rsidP="00792B23"/>
          <w:p w14:paraId="528855FB" w14:textId="4256267A" w:rsidR="00350F9F" w:rsidRDefault="00823DA9" w:rsidP="00792B23">
            <w:r w:rsidRPr="00823DA9">
              <w:t>Presentasjonen som ble vist i tilbudskonferansen ligger vedlagt dette referatet. Følgende ble presisert:</w:t>
            </w:r>
          </w:p>
          <w:p w14:paraId="7780C8CB" w14:textId="77777777" w:rsidR="00DD3B72" w:rsidRDefault="00DD3B72" w:rsidP="00792B23"/>
          <w:p w14:paraId="6CEE4F56" w14:textId="4E8D22EB" w:rsidR="001D32C7" w:rsidRPr="00BA2D89" w:rsidRDefault="001D32C7" w:rsidP="001D32C7">
            <w:pPr>
              <w:rPr>
                <w:b/>
                <w:bCs/>
              </w:rPr>
            </w:pPr>
            <w:r w:rsidRPr="00BA2D89">
              <w:rPr>
                <w:b/>
                <w:bCs/>
              </w:rPr>
              <w:t>KGV</w:t>
            </w:r>
          </w:p>
          <w:p w14:paraId="6A0EA3E8" w14:textId="405DE386" w:rsidR="00A43CEF" w:rsidRDefault="009C0033" w:rsidP="001D32C7">
            <w:r>
              <w:t>Tilbud må leveres i KGV, og</w:t>
            </w:r>
            <w:r w:rsidR="002F441A">
              <w:t xml:space="preserve"> </w:t>
            </w:r>
            <w:r>
              <w:t>all kommunikasjon skal være skriftlig.</w:t>
            </w:r>
          </w:p>
          <w:p w14:paraId="5E5EE13B" w14:textId="77777777" w:rsidR="001D32C7" w:rsidRDefault="001D32C7" w:rsidP="001D32C7"/>
          <w:p w14:paraId="771488BF" w14:textId="312DCB09" w:rsidR="001D32C7" w:rsidRPr="00BA2D89" w:rsidRDefault="001D32C7" w:rsidP="001D32C7">
            <w:pPr>
              <w:rPr>
                <w:b/>
                <w:bCs/>
              </w:rPr>
            </w:pPr>
            <w:r w:rsidRPr="00BA2D89">
              <w:rPr>
                <w:b/>
                <w:bCs/>
              </w:rPr>
              <w:t>Konkurranse</w:t>
            </w:r>
            <w:r w:rsidR="00BA2D89">
              <w:rPr>
                <w:b/>
                <w:bCs/>
              </w:rPr>
              <w:t>form</w:t>
            </w:r>
          </w:p>
          <w:p w14:paraId="2B023E15" w14:textId="178181D7" w:rsidR="002F441A" w:rsidRDefault="002F441A" w:rsidP="00BA2D89">
            <w:pPr>
              <w:pStyle w:val="Listeavsnitt"/>
              <w:numPr>
                <w:ilvl w:val="0"/>
                <w:numId w:val="16"/>
              </w:numPr>
            </w:pPr>
            <w:r w:rsidRPr="002F441A">
              <w:t xml:space="preserve">Anskaffelsen gjennomføres som en konkurranse </w:t>
            </w:r>
            <w:r w:rsidRPr="00BA2D89">
              <w:rPr>
                <w:i/>
                <w:iCs/>
              </w:rPr>
              <w:t>med forhandling</w:t>
            </w:r>
            <w:r w:rsidRPr="002F441A">
              <w:t xml:space="preserve"> og innledes med en kvalifiseringsfase som er åpen for alle interesserte leverandører. Bare de leverandører som oppfyller kvalifikasjonskravene vil bli invitert til å levere tilbud.</w:t>
            </w:r>
          </w:p>
          <w:p w14:paraId="31343587" w14:textId="47B9552D" w:rsidR="00B413AB" w:rsidRDefault="00B413AB" w:rsidP="00B413AB">
            <w:pPr>
              <w:pStyle w:val="Listeavsnitt"/>
              <w:numPr>
                <w:ilvl w:val="0"/>
                <w:numId w:val="15"/>
              </w:numPr>
            </w:pPr>
            <w:r w:rsidRPr="00B413AB">
              <w:t xml:space="preserve">Det legges opp til én forhandlingsrunde med tilbyderne. Oppdragsgiver forbeholder seg imidlertid retten til å gjennomføre forhandlinger i flere faser dersom dette anses som hensiktsmessig. Dersom </w:t>
            </w:r>
            <w:r w:rsidR="00281AC9">
              <w:t>o</w:t>
            </w:r>
            <w:r w:rsidRPr="00B413AB">
              <w:t xml:space="preserve">ppdragsgiver bestemmer seg </w:t>
            </w:r>
            <w:r w:rsidRPr="00B413AB">
              <w:lastRenderedPageBreak/>
              <w:t xml:space="preserve">for at forhandling er hensiktsmessig, forbeholder </w:t>
            </w:r>
            <w:r w:rsidR="005F6A37">
              <w:t>o</w:t>
            </w:r>
            <w:r w:rsidRPr="00B413AB">
              <w:t xml:space="preserve">ppdragsgiver seg retten til å redusere antall tilbud i henhold til de oppgitte tildelingskriteriene både innledningsvis før forhandlingene starter og gjennom forhandlingene. </w:t>
            </w:r>
          </w:p>
          <w:p w14:paraId="2B02D2BA" w14:textId="4229A0CF" w:rsidR="000D594C" w:rsidRPr="000D594C" w:rsidRDefault="000D594C" w:rsidP="000D594C">
            <w:pPr>
              <w:pStyle w:val="Listeavsnitt"/>
              <w:numPr>
                <w:ilvl w:val="0"/>
                <w:numId w:val="15"/>
              </w:numPr>
            </w:pPr>
            <w:r w:rsidRPr="000D594C">
              <w:t xml:space="preserve">Oppdragsgiver forbeholder seg også retten til å ikke gjennomføre forhandlinger. </w:t>
            </w:r>
          </w:p>
          <w:p w14:paraId="14F1F39D" w14:textId="265AEB5C" w:rsidR="00B413AB" w:rsidRDefault="00B413AB" w:rsidP="00BA2D89">
            <w:pPr>
              <w:pStyle w:val="Listeavsnitt"/>
              <w:ind w:left="360"/>
            </w:pPr>
          </w:p>
          <w:p w14:paraId="7207446A" w14:textId="33017B52" w:rsidR="00BA2D89" w:rsidRPr="00BA2D89" w:rsidRDefault="00BA2D89" w:rsidP="00BA2D89">
            <w:pPr>
              <w:rPr>
                <w:b/>
                <w:bCs/>
              </w:rPr>
            </w:pPr>
            <w:r w:rsidRPr="00BA2D89">
              <w:rPr>
                <w:b/>
                <w:bCs/>
              </w:rPr>
              <w:t>Konkurranseprosedyre</w:t>
            </w:r>
          </w:p>
          <w:p w14:paraId="05EDC770" w14:textId="77777777" w:rsidR="006140FE" w:rsidRDefault="0022113F" w:rsidP="004C23AC">
            <w:pPr>
              <w:pStyle w:val="Listeavsnitt"/>
              <w:numPr>
                <w:ilvl w:val="0"/>
                <w:numId w:val="15"/>
              </w:numPr>
            </w:pPr>
            <w:r w:rsidRPr="0022113F">
              <w:t>Prekvalifiseringsfasen (fase 1)</w:t>
            </w:r>
            <w:r>
              <w:t xml:space="preserve">: </w:t>
            </w:r>
            <w:r w:rsidRPr="0022113F">
              <w:t>Frist for å stille spørsmål er 14.08.2026</w:t>
            </w:r>
            <w:r>
              <w:t xml:space="preserve">. </w:t>
            </w:r>
            <w:r w:rsidR="008426BB" w:rsidRPr="008426BB">
              <w:t xml:space="preserve">Frist for å </w:t>
            </w:r>
            <w:r w:rsidR="006140FE" w:rsidRPr="006140FE">
              <w:t>levere søknad om å få levere tilbud er 17.08.2026 kl.12:00</w:t>
            </w:r>
          </w:p>
          <w:p w14:paraId="1A8ECDEB" w14:textId="71F60369" w:rsidR="00B413AB" w:rsidRDefault="000B2760" w:rsidP="004C23AC">
            <w:pPr>
              <w:pStyle w:val="Listeavsnitt"/>
              <w:numPr>
                <w:ilvl w:val="0"/>
                <w:numId w:val="15"/>
              </w:numPr>
            </w:pPr>
            <w:r>
              <w:t>Tilbudsinnlevering</w:t>
            </w:r>
            <w:r w:rsidR="000B6996">
              <w:t xml:space="preserve"> (fase 2): </w:t>
            </w:r>
            <w:r w:rsidR="00231DAA">
              <w:t>I</w:t>
            </w:r>
            <w:r w:rsidR="00231DAA" w:rsidRPr="00231DAA">
              <w:t>nvitasjon til fase 2 blir sendt ut i KGV</w:t>
            </w:r>
            <w:r w:rsidR="00292B8A">
              <w:t xml:space="preserve">. </w:t>
            </w:r>
            <w:r w:rsidR="00231DAA" w:rsidRPr="00231DAA">
              <w:t>Frist for å stille spørsmål er 11.09.2026</w:t>
            </w:r>
            <w:r w:rsidR="00292B8A">
              <w:t xml:space="preserve">. </w:t>
            </w:r>
            <w:r w:rsidR="00231DAA" w:rsidRPr="00231DAA">
              <w:t>Tentativ tilbudsfrist er 15.09.2026. Følg med i KGV om denne blir endret.</w:t>
            </w:r>
          </w:p>
          <w:p w14:paraId="77399140" w14:textId="45E963DE" w:rsidR="00CC72E4" w:rsidRPr="00CC72E4" w:rsidRDefault="00620E39" w:rsidP="00CC72E4">
            <w:pPr>
              <w:pStyle w:val="Listeavsnitt"/>
              <w:numPr>
                <w:ilvl w:val="0"/>
                <w:numId w:val="15"/>
              </w:numPr>
            </w:pPr>
            <w:r>
              <w:t xml:space="preserve">Tildelingskriterier: </w:t>
            </w:r>
            <w:r w:rsidR="00CC72E4">
              <w:t>T</w:t>
            </w:r>
            <w:r w:rsidR="00CC72E4" w:rsidRPr="00CC72E4">
              <w:t xml:space="preserve">ildeling av kontrakt skje på grunnlag av hvilket tilbud som gir det beste forholdet mellom pris og kvalitet, basert på følgende kriterier: </w:t>
            </w:r>
          </w:p>
          <w:p w14:paraId="768630F8" w14:textId="77777777" w:rsidR="00CC72E4" w:rsidRPr="00CC72E4" w:rsidRDefault="00CC72E4" w:rsidP="00424AAE">
            <w:pPr>
              <w:pStyle w:val="Listeavsnitt"/>
              <w:ind w:left="360"/>
            </w:pPr>
            <w:r w:rsidRPr="00CC72E4">
              <w:t xml:space="preserve">Pris: 70% </w:t>
            </w:r>
          </w:p>
          <w:p w14:paraId="042A6980" w14:textId="15118984" w:rsidR="008A57C4" w:rsidRDefault="00CC72E4" w:rsidP="00424AAE">
            <w:pPr>
              <w:pStyle w:val="Listeavsnitt"/>
              <w:ind w:left="360"/>
            </w:pPr>
            <w:r w:rsidRPr="00CC72E4">
              <w:t>K1 Kvalitet: 30%</w:t>
            </w:r>
          </w:p>
          <w:p w14:paraId="32B4B690" w14:textId="77777777" w:rsidR="00BC3788" w:rsidRDefault="00BC3788" w:rsidP="00792B23"/>
          <w:p w14:paraId="168E4CD4" w14:textId="15C48C41" w:rsidR="00BC3788" w:rsidRDefault="00DF05C1" w:rsidP="00792B23">
            <w:r>
              <w:t>Det bl</w:t>
            </w:r>
            <w:r w:rsidR="008D3DB3">
              <w:t xml:space="preserve">e presisert </w:t>
            </w:r>
            <w:r>
              <w:t>som</w:t>
            </w:r>
            <w:r w:rsidR="008D3DB3">
              <w:t xml:space="preserve"> viktig </w:t>
            </w:r>
            <w:r w:rsidR="009F14CB">
              <w:t xml:space="preserve">at </w:t>
            </w:r>
            <w:r w:rsidR="00BC3788" w:rsidRPr="00BC3788">
              <w:t>leverandøren</w:t>
            </w:r>
            <w:r w:rsidR="005B1204">
              <w:t>e</w:t>
            </w:r>
            <w:r w:rsidR="00BC3788" w:rsidRPr="00BC3788">
              <w:t xml:space="preserve"> går </w:t>
            </w:r>
            <w:r w:rsidR="005B1204">
              <w:t xml:space="preserve">nøye </w:t>
            </w:r>
            <w:r w:rsidR="00BC3788" w:rsidRPr="00BC3788">
              <w:t>g</w:t>
            </w:r>
            <w:r w:rsidR="00BC3788">
              <w:t xml:space="preserve">jennom </w:t>
            </w:r>
            <w:proofErr w:type="spellStart"/>
            <w:r w:rsidR="00BC3788">
              <w:t>kontrakts</w:t>
            </w:r>
            <w:r w:rsidR="009F14CB">
              <w:softHyphen/>
            </w:r>
            <w:r w:rsidR="00BC3788">
              <w:t>bestemmelsene</w:t>
            </w:r>
            <w:proofErr w:type="spellEnd"/>
            <w:r w:rsidR="00BC3788">
              <w:t>.</w:t>
            </w:r>
          </w:p>
          <w:p w14:paraId="7D76E003" w14:textId="77777777" w:rsidR="00BC3788" w:rsidRDefault="00BC3788" w:rsidP="00792B23"/>
          <w:p w14:paraId="51DA0BFA" w14:textId="77777777" w:rsidR="00BC3788" w:rsidRPr="00BC3788" w:rsidRDefault="00BC3788" w:rsidP="00792B23"/>
          <w:p w14:paraId="6B09D38A" w14:textId="6EA8974C" w:rsidR="00664F76" w:rsidRDefault="00235D65" w:rsidP="00792B23">
            <w:pPr>
              <w:rPr>
                <w:b/>
                <w:bCs/>
                <w:lang w:val="nn-NO"/>
              </w:rPr>
            </w:pPr>
            <w:r w:rsidRPr="00BC3788">
              <w:rPr>
                <w:b/>
                <w:bCs/>
                <w:lang w:val="nn-NO"/>
              </w:rPr>
              <w:t>Skal-krav</w:t>
            </w:r>
          </w:p>
          <w:p w14:paraId="452B8E46" w14:textId="77777777" w:rsidR="00FD1717" w:rsidRPr="00BC3788" w:rsidRDefault="00FD1717" w:rsidP="00792B23">
            <w:pPr>
              <w:rPr>
                <w:b/>
                <w:bCs/>
                <w:lang w:val="nn-NO"/>
              </w:rPr>
            </w:pPr>
          </w:p>
          <w:p w14:paraId="039E827A" w14:textId="3700F630" w:rsidR="00435DF5" w:rsidRPr="00FD1717" w:rsidRDefault="00023854" w:rsidP="00792B23">
            <w:r w:rsidRPr="00FD1717">
              <w:t>3.2 bokstav a</w:t>
            </w:r>
          </w:p>
          <w:p w14:paraId="05ADD4B9" w14:textId="0CC76AD3" w:rsidR="00023854" w:rsidRPr="00D419A1" w:rsidRDefault="00023854" w:rsidP="00792B23">
            <w:r w:rsidRPr="00D419A1">
              <w:t>D</w:t>
            </w:r>
            <w:r w:rsidR="000E7C89" w:rsidRPr="00D419A1">
              <w:t xml:space="preserve">et er nå et </w:t>
            </w:r>
            <w:r w:rsidR="00D419A1" w:rsidRPr="00D419A1">
              <w:t>d</w:t>
            </w:r>
            <w:r w:rsidRPr="00D419A1">
              <w:t>efin</w:t>
            </w:r>
            <w:r w:rsidR="00D419A1" w:rsidRPr="00D419A1">
              <w:t>ert minst</w:t>
            </w:r>
            <w:r w:rsidR="00D419A1">
              <w:t>e</w:t>
            </w:r>
            <w:r w:rsidRPr="00D419A1">
              <w:t xml:space="preserve">krav på størrelse </w:t>
            </w:r>
            <w:r w:rsidR="00D419A1">
              <w:t xml:space="preserve">for </w:t>
            </w:r>
            <w:r w:rsidRPr="00D419A1">
              <w:t>oppstillingsplasser.</w:t>
            </w:r>
            <w:r w:rsidR="00606064" w:rsidRPr="00D419A1">
              <w:t xml:space="preserve"> </w:t>
            </w:r>
            <w:r w:rsidR="00B60A5F">
              <w:t xml:space="preserve">Ny kravspesifikasjon </w:t>
            </w:r>
            <w:r w:rsidR="00B1010C">
              <w:t>er</w:t>
            </w:r>
            <w:r w:rsidR="00FA4CB9">
              <w:t xml:space="preserve"> </w:t>
            </w:r>
            <w:r w:rsidR="007E249F">
              <w:t>tydeligere</w:t>
            </w:r>
            <w:r w:rsidR="00CD5E07">
              <w:t xml:space="preserve"> </w:t>
            </w:r>
            <w:r w:rsidR="006668F1">
              <w:t xml:space="preserve">i forhold til </w:t>
            </w:r>
            <w:r w:rsidR="00B1010C">
              <w:t>dokumentasjonskrav</w:t>
            </w:r>
            <w:r w:rsidR="00226DD3">
              <w:t xml:space="preserve">. Dette går både på hva som skal leveres, </w:t>
            </w:r>
            <w:r w:rsidR="005E18CB">
              <w:t>krav til fremstilling/ les</w:t>
            </w:r>
            <w:r w:rsidR="00F12848">
              <w:t>b</w:t>
            </w:r>
            <w:r w:rsidR="005E18CB">
              <w:t>arhet, samt format.</w:t>
            </w:r>
            <w:r w:rsidR="0003765B" w:rsidRPr="00D419A1">
              <w:t xml:space="preserve"> </w:t>
            </w:r>
          </w:p>
          <w:p w14:paraId="784E5CCF" w14:textId="6D581BFA" w:rsidR="0003765B" w:rsidRPr="00B60A5F" w:rsidRDefault="00F927E6" w:rsidP="00792B23">
            <w:r>
              <w:t xml:space="preserve">Pkt. 3.2.a </w:t>
            </w:r>
            <w:r w:rsidR="00377501">
              <w:t xml:space="preserve">er også referert til </w:t>
            </w:r>
            <w:r w:rsidR="006B5AB0">
              <w:t xml:space="preserve">for </w:t>
            </w:r>
            <w:r w:rsidR="006A527B">
              <w:t>flere andre krav</w:t>
            </w:r>
            <w:r w:rsidR="00377501">
              <w:t xml:space="preserve"> i </w:t>
            </w:r>
            <w:r w:rsidR="003C45EF">
              <w:t>kravspesifikasjonen</w:t>
            </w:r>
            <w:r w:rsidR="00D12AFA" w:rsidRPr="00B60A5F">
              <w:t>.</w:t>
            </w:r>
          </w:p>
          <w:p w14:paraId="508CD88B" w14:textId="77777777" w:rsidR="00D12AFA" w:rsidRPr="00B60A5F" w:rsidRDefault="00D12AFA" w:rsidP="00792B23"/>
          <w:p w14:paraId="568E160E" w14:textId="4485A0CC" w:rsidR="00D12AFA" w:rsidRPr="004B585F" w:rsidRDefault="00D12AFA" w:rsidP="00792B23">
            <w:r w:rsidRPr="004B585F">
              <w:t>3.2 b</w:t>
            </w:r>
            <w:r w:rsidR="00A24EAD" w:rsidRPr="004B585F">
              <w:t>okstav b</w:t>
            </w:r>
          </w:p>
          <w:p w14:paraId="17A0BDAE" w14:textId="5C77ECC5" w:rsidR="00D12AFA" w:rsidRPr="004B585F" w:rsidRDefault="004B585F" w:rsidP="00792B23">
            <w:r>
              <w:t>D</w:t>
            </w:r>
            <w:r w:rsidR="006441CE" w:rsidRPr="004B585F">
              <w:t xml:space="preserve">øgnhvileplass </w:t>
            </w:r>
            <w:r>
              <w:t>kan etter dette kravet nå lokaliseres maksimalt</w:t>
            </w:r>
            <w:r w:rsidR="00D12AFA" w:rsidRPr="004B585F">
              <w:t xml:space="preserve"> 3 km fr</w:t>
            </w:r>
            <w:r>
              <w:t>a</w:t>
            </w:r>
            <w:r w:rsidR="00D12AFA" w:rsidRPr="004B585F">
              <w:t xml:space="preserve"> E39</w:t>
            </w:r>
            <w:r>
              <w:t>.</w:t>
            </w:r>
          </w:p>
          <w:p w14:paraId="28524D90" w14:textId="77777777" w:rsidR="00D12AFA" w:rsidRPr="004B585F" w:rsidRDefault="00D12AFA" w:rsidP="00792B23"/>
          <w:p w14:paraId="70A24959" w14:textId="151DE5AE" w:rsidR="00376161" w:rsidRPr="00230873" w:rsidRDefault="00D12AFA" w:rsidP="00792B23">
            <w:pPr>
              <w:rPr>
                <w:lang w:val="nn-NO"/>
              </w:rPr>
            </w:pPr>
            <w:r w:rsidRPr="00230873">
              <w:rPr>
                <w:lang w:val="nn-NO"/>
              </w:rPr>
              <w:t>3.2</w:t>
            </w:r>
            <w:r w:rsidR="00965D50" w:rsidRPr="00230873">
              <w:rPr>
                <w:lang w:val="nn-NO"/>
              </w:rPr>
              <w:t xml:space="preserve"> bokstav</w:t>
            </w:r>
            <w:r w:rsidRPr="00230873">
              <w:rPr>
                <w:lang w:val="nn-NO"/>
              </w:rPr>
              <w:t xml:space="preserve"> </w:t>
            </w:r>
            <w:r w:rsidR="00965D50" w:rsidRPr="00230873">
              <w:rPr>
                <w:lang w:val="nn-NO"/>
              </w:rPr>
              <w:t>f</w:t>
            </w:r>
          </w:p>
          <w:p w14:paraId="13E88E87" w14:textId="74410971" w:rsidR="005F385B" w:rsidRPr="008D74C2" w:rsidRDefault="003D4DC0" w:rsidP="00792B23">
            <w:r>
              <w:t xml:space="preserve">Dokumentasjon rundt </w:t>
            </w:r>
            <w:r w:rsidR="00230873" w:rsidRPr="008D74C2">
              <w:t xml:space="preserve">kommunal </w:t>
            </w:r>
            <w:r w:rsidR="008D74C2" w:rsidRPr="008D74C2">
              <w:t xml:space="preserve">tillatelse </w:t>
            </w:r>
            <w:r w:rsidR="0058741C">
              <w:t xml:space="preserve">er endret </w:t>
            </w:r>
            <w:r w:rsidR="001E6D58">
              <w:t xml:space="preserve">siden sist, </w:t>
            </w:r>
            <w:r w:rsidR="0058741C">
              <w:t>med mål om å gjøre det enklere</w:t>
            </w:r>
            <w:r w:rsidR="00CC1574">
              <w:t xml:space="preserve"> </w:t>
            </w:r>
            <w:r w:rsidR="001E6D58">
              <w:t xml:space="preserve">for tilbyder </w:t>
            </w:r>
            <w:r w:rsidR="00CC1574">
              <w:t>å få en vurdering fra kommunen</w:t>
            </w:r>
            <w:r>
              <w:t xml:space="preserve">. </w:t>
            </w:r>
            <w:r w:rsidR="00CA1D3D">
              <w:t>Det er nå krav om</w:t>
            </w:r>
            <w:r w:rsidR="00947F7F">
              <w:t xml:space="preserve"> </w:t>
            </w:r>
            <w:r w:rsidR="00DD5379">
              <w:t xml:space="preserve">dokumentasjon som </w:t>
            </w:r>
            <w:r w:rsidR="004B6912">
              <w:t>redegjør for kommunal behandling og forventet behandlingsløp</w:t>
            </w:r>
            <w:r w:rsidR="00E977CE">
              <w:t xml:space="preserve">. </w:t>
            </w:r>
            <w:r w:rsidR="00E54059">
              <w:t>Dokumentasjon skal v</w:t>
            </w:r>
            <w:r w:rsidR="005D3D40">
              <w:t>æ</w:t>
            </w:r>
            <w:r w:rsidR="00E54059">
              <w:t>re i form av e-post eller brev fra kommunal administrasjon.</w:t>
            </w:r>
            <w:r w:rsidR="009C3C4B">
              <w:t xml:space="preserve"> </w:t>
            </w:r>
          </w:p>
          <w:p w14:paraId="3E3D2DF6" w14:textId="77777777" w:rsidR="00230873" w:rsidRPr="008D74C2" w:rsidRDefault="00230873" w:rsidP="00792B23"/>
          <w:p w14:paraId="1FE99C32" w14:textId="57C6240A" w:rsidR="005F385B" w:rsidRPr="004B585F" w:rsidRDefault="005F385B" w:rsidP="00792B23">
            <w:r w:rsidRPr="004B585F">
              <w:t>3.2</w:t>
            </w:r>
            <w:r w:rsidR="00D07982">
              <w:t xml:space="preserve"> bokstav j</w:t>
            </w:r>
          </w:p>
          <w:p w14:paraId="4B214E8A" w14:textId="0B6F5599" w:rsidR="005F385B" w:rsidRPr="004B585F" w:rsidRDefault="00965D50" w:rsidP="00792B23">
            <w:r w:rsidRPr="00420A31">
              <w:t>Minimumstemperatur i dusjrom skal nå være</w:t>
            </w:r>
            <w:r>
              <w:t xml:space="preserve"> 21 grader.</w:t>
            </w:r>
          </w:p>
          <w:p w14:paraId="25D8EB0A" w14:textId="77777777" w:rsidR="00D07982" w:rsidRDefault="00D07982" w:rsidP="00792B23"/>
          <w:p w14:paraId="3386F302" w14:textId="710DC8C5" w:rsidR="00D96776" w:rsidRDefault="00D96776" w:rsidP="00792B23">
            <w:r w:rsidRPr="004B585F">
              <w:t xml:space="preserve">3.2 </w:t>
            </w:r>
            <w:r w:rsidR="00880292">
              <w:t>bokstav o</w:t>
            </w:r>
          </w:p>
          <w:p w14:paraId="6F620C81" w14:textId="382DEEA8" w:rsidR="00880292" w:rsidRPr="004B585F" w:rsidRDefault="00624073" w:rsidP="00792B23">
            <w:r>
              <w:t xml:space="preserve">Leverandøren skal nå beskrive vinterdrift av alle veger mellom E39 og </w:t>
            </w:r>
            <w:r w:rsidR="00C56E5F">
              <w:t>planlagt døgnhvileplass.</w:t>
            </w:r>
          </w:p>
          <w:p w14:paraId="23B588A3" w14:textId="77777777" w:rsidR="00F64074" w:rsidRPr="004B585F" w:rsidRDefault="00F64074" w:rsidP="00792B23"/>
          <w:p w14:paraId="0655C64C" w14:textId="59EFCF5D" w:rsidR="00F64074" w:rsidRPr="00BC3788" w:rsidRDefault="00F64074" w:rsidP="00792B23">
            <w:pPr>
              <w:rPr>
                <w:lang w:val="nn-NO"/>
              </w:rPr>
            </w:pPr>
            <w:r>
              <w:rPr>
                <w:lang w:val="nn-NO"/>
              </w:rPr>
              <w:lastRenderedPageBreak/>
              <w:t>3.2 bokstav t</w:t>
            </w:r>
          </w:p>
          <w:p w14:paraId="3AA8833E" w14:textId="55B2158C" w:rsidR="00435DF5" w:rsidRPr="005A2871" w:rsidRDefault="003926C1" w:rsidP="00792B23">
            <w:r w:rsidRPr="00CF79D6">
              <w:t xml:space="preserve">Døgnhvileplassen skal </w:t>
            </w:r>
            <w:r w:rsidR="00372325" w:rsidRPr="00CF79D6">
              <w:t>etableres med ladestasjoner for tunge kjøretøy etter</w:t>
            </w:r>
            <w:r w:rsidR="00415D9E" w:rsidRPr="00CF79D6">
              <w:t xml:space="preserve"> trinnvis utbygging. </w:t>
            </w:r>
            <w:r w:rsidR="00A91D15" w:rsidRPr="005A2871">
              <w:t>Første utbyggingstrinn</w:t>
            </w:r>
            <w:r w:rsidR="005A2871" w:rsidRPr="005A2871">
              <w:t xml:space="preserve"> har m</w:t>
            </w:r>
            <w:r w:rsidR="00415D9E" w:rsidRPr="005A2871">
              <w:t xml:space="preserve">inimumskrav </w:t>
            </w:r>
            <w:r w:rsidR="005A2871" w:rsidRPr="005A2871">
              <w:t>om</w:t>
            </w:r>
            <w:r w:rsidR="00415D9E" w:rsidRPr="005A2871">
              <w:t xml:space="preserve"> 2 ladepunkt</w:t>
            </w:r>
            <w:r w:rsidR="004733A4" w:rsidRPr="005A2871">
              <w:t xml:space="preserve"> med 100 kW per ladepunkt</w:t>
            </w:r>
            <w:r w:rsidR="00814603" w:rsidRPr="005A2871">
              <w:t xml:space="preserve">, </w:t>
            </w:r>
            <w:r w:rsidR="005A2871" w:rsidRPr="005A2871">
              <w:t>som skal være</w:t>
            </w:r>
            <w:r w:rsidR="00814603" w:rsidRPr="005A2871">
              <w:t xml:space="preserve"> i drift senest 24 måneder etter kontraktsignering.</w:t>
            </w:r>
            <w:r w:rsidR="005A2871">
              <w:t xml:space="preserve"> </w:t>
            </w:r>
            <w:r w:rsidR="0051568F">
              <w:t>I a</w:t>
            </w:r>
            <w:r w:rsidR="005A2871">
              <w:t xml:space="preserve">ndre </w:t>
            </w:r>
            <w:r w:rsidR="002E2586">
              <w:t xml:space="preserve">trinn skal </w:t>
            </w:r>
            <w:r w:rsidR="0051568F">
              <w:t xml:space="preserve">tilbudet utvides slik at det </w:t>
            </w:r>
            <w:r w:rsidR="002E2586">
              <w:t xml:space="preserve">totalt </w:t>
            </w:r>
            <w:r w:rsidR="0051568F">
              <w:t xml:space="preserve">blir </w:t>
            </w:r>
            <w:r w:rsidR="002E2586">
              <w:t>minimum 4 ladepunkt</w:t>
            </w:r>
            <w:r w:rsidR="00814603" w:rsidRPr="005A2871">
              <w:t xml:space="preserve"> </w:t>
            </w:r>
            <w:r w:rsidR="00263397">
              <w:t xml:space="preserve">med samme effektkrav, og at </w:t>
            </w:r>
            <w:r w:rsidR="00E433F1">
              <w:t>laderne er i drift senest 60 måneder etter kontraktsignering.</w:t>
            </w:r>
          </w:p>
          <w:p w14:paraId="6EA65A6A" w14:textId="77777777" w:rsidR="00435DF5" w:rsidRPr="005A2871" w:rsidRDefault="00435DF5" w:rsidP="00792B23"/>
          <w:p w14:paraId="6836DAA3" w14:textId="2F84413C" w:rsidR="00435DF5" w:rsidRDefault="00435DF5" w:rsidP="00792B23">
            <w:pPr>
              <w:rPr>
                <w:b/>
                <w:bCs/>
                <w:lang w:val="nn-NO"/>
              </w:rPr>
            </w:pPr>
            <w:r w:rsidRPr="00BC3788">
              <w:rPr>
                <w:b/>
                <w:bCs/>
                <w:lang w:val="nn-NO"/>
              </w:rPr>
              <w:t>Bør-krav</w:t>
            </w:r>
          </w:p>
          <w:p w14:paraId="1636C817" w14:textId="77777777" w:rsidR="00AE7A4E" w:rsidRPr="00FD1717" w:rsidRDefault="00AE7A4E" w:rsidP="00792B23">
            <w:pPr>
              <w:rPr>
                <w:lang w:val="nn-NO"/>
              </w:rPr>
            </w:pPr>
          </w:p>
          <w:p w14:paraId="18E23848" w14:textId="77777777" w:rsidR="00FD1717" w:rsidRPr="00FD1717" w:rsidRDefault="00FD1717" w:rsidP="00792B23">
            <w:r w:rsidRPr="00FD1717">
              <w:t>Disse kravene s</w:t>
            </w:r>
            <w:r w:rsidR="00AE7A4E" w:rsidRPr="00FD1717">
              <w:t>tår i prioritert rekkefølge</w:t>
            </w:r>
            <w:r w:rsidRPr="00FD1717">
              <w:t>.</w:t>
            </w:r>
          </w:p>
          <w:p w14:paraId="732A13E8" w14:textId="5C468827" w:rsidR="00AE7A4E" w:rsidRPr="00AE7A4E" w:rsidRDefault="00AE7A4E" w:rsidP="00792B23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</w:p>
          <w:p w14:paraId="67EA01C2" w14:textId="1AD8DEE9" w:rsidR="00CF79D6" w:rsidRDefault="00147F48" w:rsidP="00792B23">
            <w:r w:rsidRPr="00351EE6">
              <w:t>3.3</w:t>
            </w:r>
            <w:r w:rsidR="005964C4">
              <w:t xml:space="preserve"> </w:t>
            </w:r>
            <w:r w:rsidRPr="00351EE6">
              <w:t xml:space="preserve">a </w:t>
            </w:r>
          </w:p>
          <w:p w14:paraId="1FA79BD9" w14:textId="6619F934" w:rsidR="00435DF5" w:rsidRPr="00351EE6" w:rsidRDefault="00351EE6" w:rsidP="00792B23">
            <w:r w:rsidRPr="00351EE6">
              <w:t xml:space="preserve">Mer </w:t>
            </w:r>
            <w:proofErr w:type="gramStart"/>
            <w:r w:rsidRPr="00351EE6">
              <w:t>fokus</w:t>
            </w:r>
            <w:proofErr w:type="gramEnd"/>
            <w:r w:rsidRPr="00351EE6">
              <w:t xml:space="preserve"> p</w:t>
            </w:r>
            <w:r>
              <w:t xml:space="preserve">å servicetilbud som </w:t>
            </w:r>
            <w:r w:rsidR="008A7747">
              <w:t xml:space="preserve">f.eks. </w:t>
            </w:r>
            <w:r>
              <w:t>kiosk</w:t>
            </w:r>
            <w:r w:rsidR="002946C3">
              <w:t>,</w:t>
            </w:r>
            <w:r>
              <w:t xml:space="preserve"> kafe</w:t>
            </w:r>
            <w:r w:rsidR="002946C3">
              <w:t xml:space="preserve"> og butikk</w:t>
            </w:r>
            <w:r w:rsidR="00220830">
              <w:t>.</w:t>
            </w:r>
          </w:p>
          <w:p w14:paraId="72054385" w14:textId="77777777" w:rsidR="00435DF5" w:rsidRPr="00351EE6" w:rsidRDefault="00435DF5" w:rsidP="00792B23"/>
          <w:p w14:paraId="12E05D00" w14:textId="629EA129" w:rsidR="00664F76" w:rsidRDefault="00DF1FC4" w:rsidP="00792B23">
            <w:r>
              <w:t>3.3</w:t>
            </w:r>
            <w:r w:rsidR="005964C4">
              <w:t xml:space="preserve"> </w:t>
            </w:r>
            <w:r>
              <w:t xml:space="preserve">b </w:t>
            </w:r>
          </w:p>
          <w:p w14:paraId="2BC11EC0" w14:textId="15E7B1A3" w:rsidR="00DF1FC4" w:rsidRDefault="006A4D9C" w:rsidP="00792B23">
            <w:r>
              <w:t>Når det gjelder ønske om tidligere åp</w:t>
            </w:r>
            <w:r w:rsidRPr="006A4D9C">
              <w:t>ning</w:t>
            </w:r>
            <w:r w:rsidR="005964C4">
              <w:t>, gis u</w:t>
            </w:r>
            <w:r>
              <w:t>ttelling oppad til 8 måneder.</w:t>
            </w:r>
          </w:p>
          <w:p w14:paraId="2920623B" w14:textId="77777777" w:rsidR="00DF1FC4" w:rsidRDefault="00DF1FC4" w:rsidP="00792B23"/>
          <w:p w14:paraId="7676B8C4" w14:textId="141C3263" w:rsidR="00DF1FC4" w:rsidRDefault="00DF1FC4" w:rsidP="00792B23">
            <w:r>
              <w:t>3.3</w:t>
            </w:r>
            <w:r w:rsidR="005964C4">
              <w:t xml:space="preserve"> </w:t>
            </w:r>
            <w:r>
              <w:t xml:space="preserve">c </w:t>
            </w:r>
          </w:p>
          <w:p w14:paraId="315C488D" w14:textId="27A3A71B" w:rsidR="005964C4" w:rsidRDefault="005964C4" w:rsidP="00792B23">
            <w:r>
              <w:t>Det er ønskelig med o</w:t>
            </w:r>
            <w:r>
              <w:t>verbygd uteopphol</w:t>
            </w:r>
            <w:r w:rsidR="008F5CAA">
              <w:t>d</w:t>
            </w:r>
            <w:r>
              <w:t>sareal</w:t>
            </w:r>
            <w:r w:rsidR="008F5CAA">
              <w:t>, i og med at krav om oppholdsrom for sjåførene nå er borte.</w:t>
            </w:r>
          </w:p>
          <w:p w14:paraId="721A92BC" w14:textId="4D0CBF94" w:rsidR="005964C4" w:rsidRPr="00351EE6" w:rsidRDefault="005964C4" w:rsidP="00792B23"/>
        </w:tc>
      </w:tr>
      <w:tr w:rsidR="00642FB8" w:rsidRPr="00D4116A" w14:paraId="26C06499" w14:textId="77777777" w:rsidTr="00350F9F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80" w:type="dxa"/>
          </w:tcPr>
          <w:p w14:paraId="153CB43A" w14:textId="77777777" w:rsidR="00642FB8" w:rsidRPr="00E8241A" w:rsidRDefault="00642FB8" w:rsidP="00792B23">
            <w:pPr>
              <w:rPr>
                <w:b w:val="0"/>
              </w:rPr>
            </w:pPr>
            <w:r w:rsidRPr="00E8241A">
              <w:lastRenderedPageBreak/>
              <w:t>2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29" w:type="dxa"/>
          </w:tcPr>
          <w:p w14:paraId="61269514" w14:textId="3FDFC21A" w:rsidR="00642FB8" w:rsidRDefault="00642FB8" w:rsidP="00792B23">
            <w:pPr>
              <w:rPr>
                <w:b/>
                <w:bCs/>
              </w:rPr>
            </w:pPr>
            <w:r w:rsidRPr="00642FB8">
              <w:rPr>
                <w:b/>
                <w:bCs/>
              </w:rPr>
              <w:t xml:space="preserve">Spørsmål </w:t>
            </w:r>
            <w:r w:rsidR="00B563EB">
              <w:rPr>
                <w:b/>
                <w:bCs/>
              </w:rPr>
              <w:t xml:space="preserve">/ kommentar </w:t>
            </w:r>
            <w:r w:rsidRPr="00642FB8">
              <w:rPr>
                <w:b/>
                <w:bCs/>
              </w:rPr>
              <w:t>1:</w:t>
            </w:r>
          </w:p>
          <w:p w14:paraId="1D2B9D6A" w14:textId="78C08FC7" w:rsidR="00D4116A" w:rsidRPr="001414C1" w:rsidRDefault="00530F60" w:rsidP="00792B23">
            <w:r w:rsidRPr="001414C1">
              <w:t>Punkt 3.2</w:t>
            </w:r>
            <w:r w:rsidR="001B146D" w:rsidRPr="001414C1">
              <w:t xml:space="preserve"> p om kamera b</w:t>
            </w:r>
            <w:r w:rsidR="005E0809">
              <w:t>ør</w:t>
            </w:r>
            <w:r w:rsidR="00D4116A" w:rsidRPr="001414C1">
              <w:t xml:space="preserve"> omformuler</w:t>
            </w:r>
            <w:r w:rsidR="005E0809">
              <w:t>es</w:t>
            </w:r>
            <w:r w:rsidR="001B146D" w:rsidRPr="001414C1">
              <w:t xml:space="preserve">. </w:t>
            </w:r>
            <w:r w:rsidR="001560CC" w:rsidRPr="001414C1">
              <w:t xml:space="preserve">Aktuell person i SVV som jobber med </w:t>
            </w:r>
            <w:proofErr w:type="spellStart"/>
            <w:r w:rsidR="001560CC" w:rsidRPr="001414C1">
              <w:t>vegkamera</w:t>
            </w:r>
            <w:proofErr w:type="spellEnd"/>
            <w:r w:rsidR="005A2FFE" w:rsidRPr="001414C1">
              <w:t xml:space="preserve"> b</w:t>
            </w:r>
            <w:r w:rsidR="005E0809">
              <w:t>ør</w:t>
            </w:r>
            <w:r w:rsidR="005A2FFE" w:rsidRPr="001414C1">
              <w:t xml:space="preserve"> tidligere inne, slik at SVV</w:t>
            </w:r>
            <w:r w:rsidR="003E15DC" w:rsidRPr="001414C1">
              <w:t xml:space="preserve"> kan komm</w:t>
            </w:r>
            <w:r w:rsidR="005A2FFE" w:rsidRPr="001414C1">
              <w:t>e</w:t>
            </w:r>
            <w:r w:rsidR="003E15DC" w:rsidRPr="001414C1">
              <w:t xml:space="preserve"> med innsp</w:t>
            </w:r>
            <w:r w:rsidR="005A2FFE" w:rsidRPr="001414C1">
              <w:t>il</w:t>
            </w:r>
            <w:r w:rsidR="003E15DC" w:rsidRPr="001414C1">
              <w:t xml:space="preserve">l til </w:t>
            </w:r>
            <w:r w:rsidR="00C6357E" w:rsidRPr="001414C1">
              <w:t>plassering</w:t>
            </w:r>
            <w:r w:rsidR="00C6357E">
              <w:t xml:space="preserve"> av </w:t>
            </w:r>
            <w:r w:rsidR="00D9775B" w:rsidRPr="001414C1">
              <w:t>tidligere i prosesse</w:t>
            </w:r>
            <w:r w:rsidR="001414C1">
              <w:t>n</w:t>
            </w:r>
            <w:r w:rsidR="00D9775B" w:rsidRPr="001414C1">
              <w:t xml:space="preserve">. </w:t>
            </w:r>
            <w:proofErr w:type="spellStart"/>
            <w:r w:rsidR="00A90D9E" w:rsidRPr="001414C1">
              <w:t>Vegkamera</w:t>
            </w:r>
            <w:proofErr w:type="spellEnd"/>
            <w:r w:rsidR="00D9775B" w:rsidRPr="001414C1">
              <w:t xml:space="preserve"> </w:t>
            </w:r>
            <w:r w:rsidR="00A90D9E" w:rsidRPr="001414C1">
              <w:t>er ønskelig å få avklart</w:t>
            </w:r>
            <w:r w:rsidR="00D9775B" w:rsidRPr="001414C1">
              <w:t xml:space="preserve"> </w:t>
            </w:r>
            <w:r w:rsidR="001414C1">
              <w:t xml:space="preserve">av utbygger </w:t>
            </w:r>
            <w:r w:rsidR="00A90D9E" w:rsidRPr="001414C1">
              <w:t xml:space="preserve">tidlig, </w:t>
            </w:r>
            <w:r w:rsidR="00D9775B" w:rsidRPr="001414C1">
              <w:t xml:space="preserve">både </w:t>
            </w:r>
            <w:r w:rsidR="00A90D9E" w:rsidRPr="001414C1">
              <w:t xml:space="preserve">med tanke på </w:t>
            </w:r>
            <w:r w:rsidR="00D9775B" w:rsidRPr="001414C1">
              <w:t xml:space="preserve">plassering av master og </w:t>
            </w:r>
            <w:r w:rsidR="00A90D9E" w:rsidRPr="001414C1">
              <w:t>infrastruktur</w:t>
            </w:r>
            <w:r w:rsidR="001414C1" w:rsidRPr="001414C1">
              <w:t>.</w:t>
            </w:r>
          </w:p>
          <w:p w14:paraId="70F82E4E" w14:textId="77777777" w:rsidR="00350F9F" w:rsidRPr="001B146D" w:rsidRDefault="00350F9F" w:rsidP="00642FB8">
            <w:pPr>
              <w:rPr>
                <w:b/>
                <w:bCs/>
              </w:rPr>
            </w:pPr>
          </w:p>
          <w:p w14:paraId="38FE11C3" w14:textId="057E6497" w:rsidR="00642FB8" w:rsidRPr="009D4A17" w:rsidRDefault="00642FB8" w:rsidP="00642FB8">
            <w:r w:rsidRPr="009D4A17">
              <w:rPr>
                <w:b/>
                <w:bCs/>
              </w:rPr>
              <w:t>Svar:</w:t>
            </w:r>
            <w:r w:rsidRPr="009D4A17">
              <w:br/>
            </w:r>
            <w:r w:rsidR="009D4A17" w:rsidRPr="009D4A17">
              <w:t>Innspillet er notert, og</w:t>
            </w:r>
            <w:r w:rsidR="009D4A17">
              <w:t xml:space="preserve"> vil </w:t>
            </w:r>
            <w:r w:rsidR="00C63611">
              <w:t>blir vurdert om gir grunnlag for endring i malen.</w:t>
            </w:r>
          </w:p>
          <w:p w14:paraId="54DACE2A" w14:textId="27670164" w:rsidR="00642FB8" w:rsidRPr="009D4A17" w:rsidRDefault="00642FB8" w:rsidP="00B85D7B"/>
        </w:tc>
      </w:tr>
      <w:tr w:rsidR="00642FB8" w:rsidRPr="00DF0BE3" w14:paraId="07F2A981" w14:textId="77777777" w:rsidTr="00350F9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80" w:type="dxa"/>
          </w:tcPr>
          <w:p w14:paraId="3DE0058B" w14:textId="77777777" w:rsidR="00642FB8" w:rsidRPr="00E8241A" w:rsidRDefault="00642FB8" w:rsidP="00792B23">
            <w:pPr>
              <w:rPr>
                <w:b w:val="0"/>
              </w:rPr>
            </w:pPr>
            <w:r w:rsidRPr="00E8241A">
              <w:t>3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29" w:type="dxa"/>
          </w:tcPr>
          <w:p w14:paraId="2943F562" w14:textId="77777777" w:rsidR="008E521C" w:rsidRDefault="00642FB8" w:rsidP="3352382A">
            <w:pPr>
              <w:rPr>
                <w:b/>
                <w:bCs/>
              </w:rPr>
            </w:pPr>
            <w:r w:rsidRPr="00FB4127">
              <w:rPr>
                <w:b/>
                <w:bCs/>
              </w:rPr>
              <w:t>Spørsmål 2:</w:t>
            </w:r>
            <w:r w:rsidR="00DF0BE3" w:rsidRPr="00FB4127">
              <w:rPr>
                <w:b/>
                <w:bCs/>
              </w:rPr>
              <w:t xml:space="preserve"> </w:t>
            </w:r>
          </w:p>
          <w:p w14:paraId="75BDDDC5" w14:textId="5D33860E" w:rsidR="00642FB8" w:rsidRPr="00FB4127" w:rsidRDefault="00FB4127" w:rsidP="00642FB8">
            <w:r w:rsidRPr="008E521C">
              <w:t xml:space="preserve">Hvor mye </w:t>
            </w:r>
            <w:r w:rsidR="00DF0BE3" w:rsidRPr="008E521C">
              <w:t xml:space="preserve">dokumentasjon </w:t>
            </w:r>
            <w:r w:rsidRPr="008E521C">
              <w:t xml:space="preserve">trenger SVV </w:t>
            </w:r>
            <w:r w:rsidR="00DF0BE3" w:rsidRPr="008E521C">
              <w:t>i</w:t>
            </w:r>
            <w:r w:rsidRPr="008E521C">
              <w:t xml:space="preserve"> </w:t>
            </w:r>
            <w:r w:rsidR="00DF0BE3" w:rsidRPr="008E521C">
              <w:t xml:space="preserve">forhold til </w:t>
            </w:r>
            <w:proofErr w:type="gramStart"/>
            <w:r w:rsidR="00DF0BE3" w:rsidRPr="008E521C">
              <w:t>hardwar</w:t>
            </w:r>
            <w:r w:rsidRPr="008E521C">
              <w:t>e</w:t>
            </w:r>
            <w:proofErr w:type="gramEnd"/>
            <w:r w:rsidR="00DF0BE3" w:rsidRPr="008E521C">
              <w:t xml:space="preserve">, </w:t>
            </w:r>
            <w:proofErr w:type="gramStart"/>
            <w:r w:rsidR="00DF0BE3" w:rsidRPr="008E521C">
              <w:t>software</w:t>
            </w:r>
            <w:proofErr w:type="gramEnd"/>
            <w:r w:rsidR="00DF0BE3" w:rsidRPr="008E521C">
              <w:t xml:space="preserve"> og operativsystem</w:t>
            </w:r>
            <w:r w:rsidRPr="008E521C">
              <w:t xml:space="preserve"> for lade</w:t>
            </w:r>
            <w:r w:rsidR="008E521C" w:rsidRPr="008E521C">
              <w:t>stasjonen?</w:t>
            </w:r>
            <w:r w:rsidR="00642FB8" w:rsidRPr="008E521C">
              <w:br/>
            </w:r>
          </w:p>
          <w:p w14:paraId="72BE967F" w14:textId="77777777" w:rsidR="008E521C" w:rsidRPr="00F3455F" w:rsidRDefault="00642FB8" w:rsidP="00642FB8">
            <w:r w:rsidRPr="00F3455F">
              <w:rPr>
                <w:b/>
                <w:bCs/>
              </w:rPr>
              <w:t>Svar:</w:t>
            </w:r>
            <w:r w:rsidRPr="00F3455F">
              <w:t xml:space="preserve"> </w:t>
            </w:r>
          </w:p>
          <w:p w14:paraId="0FF1B24D" w14:textId="5E900DA1" w:rsidR="00642FB8" w:rsidRPr="00F3455F" w:rsidRDefault="008E521C" w:rsidP="00642FB8">
            <w:r w:rsidRPr="00F3455F">
              <w:t>SVV krever i</w:t>
            </w:r>
            <w:r w:rsidR="00DF0BE3" w:rsidRPr="00F3455F">
              <w:t xml:space="preserve">kke </w:t>
            </w:r>
            <w:r w:rsidR="00F3455F">
              <w:t xml:space="preserve">noe spesielt her, ut over det som ligger inne i </w:t>
            </w:r>
            <w:r w:rsidR="00801ACB">
              <w:t>pkt. 3.2 t</w:t>
            </w:r>
            <w:r w:rsidR="00C11181" w:rsidRPr="00F3455F">
              <w:t xml:space="preserve">. </w:t>
            </w:r>
            <w:r w:rsidR="00801ACB">
              <w:t>L</w:t>
            </w:r>
            <w:r w:rsidR="00725288">
              <w:t>aderne skal være o</w:t>
            </w:r>
            <w:r w:rsidR="00C11181" w:rsidRPr="00F3455F">
              <w:t>ffentl</w:t>
            </w:r>
            <w:r w:rsidR="00725288">
              <w:t>i</w:t>
            </w:r>
            <w:r w:rsidR="00C11181" w:rsidRPr="00F3455F">
              <w:t>g tilgjengel</w:t>
            </w:r>
            <w:r w:rsidR="00725288">
              <w:t>i</w:t>
            </w:r>
            <w:r w:rsidR="00C11181" w:rsidRPr="00F3455F">
              <w:t>ge</w:t>
            </w:r>
            <w:r w:rsidR="00725288">
              <w:t xml:space="preserve"> etter gjeldende</w:t>
            </w:r>
            <w:r w:rsidR="00A255FD">
              <w:t xml:space="preserve"> regler. Det er v</w:t>
            </w:r>
            <w:r w:rsidR="00E43A6C" w:rsidRPr="00F3455F">
              <w:t xml:space="preserve">iktig å registrere </w:t>
            </w:r>
            <w:r w:rsidR="00A255FD">
              <w:t xml:space="preserve">laderne </w:t>
            </w:r>
            <w:r w:rsidR="00E43A6C" w:rsidRPr="00F3455F">
              <w:t>inn i NOBIL</w:t>
            </w:r>
            <w:r w:rsidR="00A255FD">
              <w:t xml:space="preserve">-databasen, </w:t>
            </w:r>
            <w:r w:rsidR="00C43F2F">
              <w:t xml:space="preserve">da </w:t>
            </w:r>
            <w:r w:rsidR="00147F48" w:rsidRPr="00F3455F">
              <w:t xml:space="preserve">som </w:t>
            </w:r>
            <w:r w:rsidR="00E4203F">
              <w:t xml:space="preserve">øremerket </w:t>
            </w:r>
            <w:r w:rsidR="00147F48" w:rsidRPr="00F3455F">
              <w:t>tungbil</w:t>
            </w:r>
            <w:r w:rsidR="00C43F2F">
              <w:t>-</w:t>
            </w:r>
            <w:r w:rsidR="00147F48" w:rsidRPr="00F3455F">
              <w:t>lader.</w:t>
            </w:r>
          </w:p>
          <w:p w14:paraId="564175AB" w14:textId="0D2B8666" w:rsidR="00642FB8" w:rsidRPr="00F3455F" w:rsidRDefault="00642FB8" w:rsidP="00792B23">
            <w:pPr>
              <w:rPr>
                <w:b/>
                <w:bCs/>
              </w:rPr>
            </w:pPr>
          </w:p>
        </w:tc>
      </w:tr>
      <w:tr w:rsidR="00A43CEF" w:rsidRPr="00357CB0" w14:paraId="0FFE4E17" w14:textId="77777777" w:rsidTr="00350F9F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80" w:type="dxa"/>
          </w:tcPr>
          <w:p w14:paraId="2A2A7BC8" w14:textId="0CDD24B6" w:rsidR="00A43CEF" w:rsidRPr="00F3455F" w:rsidRDefault="00C43F2F" w:rsidP="00792B23">
            <w:r>
              <w:t>4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29" w:type="dxa"/>
          </w:tcPr>
          <w:p w14:paraId="20F6D057" w14:textId="77777777" w:rsidR="00C43F2F" w:rsidRDefault="0070199D" w:rsidP="3352382A">
            <w:pPr>
              <w:rPr>
                <w:b/>
                <w:bCs/>
              </w:rPr>
            </w:pPr>
            <w:proofErr w:type="spellStart"/>
            <w:r w:rsidRPr="0070199D">
              <w:rPr>
                <w:b/>
                <w:bCs/>
              </w:rPr>
              <w:t>Spm</w:t>
            </w:r>
            <w:proofErr w:type="spellEnd"/>
            <w:r w:rsidRPr="0070199D">
              <w:rPr>
                <w:b/>
                <w:bCs/>
              </w:rPr>
              <w:t xml:space="preserve"> 3: </w:t>
            </w:r>
          </w:p>
          <w:p w14:paraId="1F649AB8" w14:textId="61A286D6" w:rsidR="008A07E3" w:rsidRPr="00757B69" w:rsidRDefault="00C43F2F" w:rsidP="3352382A">
            <w:r w:rsidRPr="00757B69">
              <w:t>Kan s</w:t>
            </w:r>
            <w:r w:rsidR="0070199D" w:rsidRPr="00757B69">
              <w:t>ervicetilbud som kaffe</w:t>
            </w:r>
            <w:r w:rsidR="00F75780" w:rsidRPr="00757B69">
              <w:t>-</w:t>
            </w:r>
            <w:r w:rsidR="0070199D" w:rsidRPr="00757B69">
              <w:t>, brus</w:t>
            </w:r>
            <w:r w:rsidR="00F75780" w:rsidRPr="00757B69">
              <w:t>- og</w:t>
            </w:r>
            <w:r w:rsidR="0070199D" w:rsidRPr="00757B69">
              <w:t xml:space="preserve"> </w:t>
            </w:r>
            <w:r w:rsidR="008A07E3" w:rsidRPr="00757B69">
              <w:t>sjokolade</w:t>
            </w:r>
            <w:r w:rsidR="00F75780" w:rsidRPr="00757B69">
              <w:t xml:space="preserve">automat </w:t>
            </w:r>
            <w:r w:rsidR="002B21E8" w:rsidRPr="00757B69">
              <w:t xml:space="preserve">eller </w:t>
            </w:r>
            <w:r w:rsidR="00757B69" w:rsidRPr="00757B69">
              <w:t>n</w:t>
            </w:r>
            <w:r w:rsidR="002B21E8" w:rsidRPr="00757B69">
              <w:t>ærhet til drivstoff-fylling</w:t>
            </w:r>
            <w:r w:rsidR="002B21E8" w:rsidRPr="00757B69">
              <w:t xml:space="preserve"> </w:t>
            </w:r>
            <w:r w:rsidR="00F75780" w:rsidRPr="00757B69">
              <w:t>bli vurdert</w:t>
            </w:r>
            <w:r w:rsidR="002B21E8" w:rsidRPr="00757B69">
              <w:t xml:space="preserve"> som servicetilbud etter pkt. 3.3 a?</w:t>
            </w:r>
          </w:p>
          <w:p w14:paraId="444C1948" w14:textId="77777777" w:rsidR="008A07E3" w:rsidRDefault="008A07E3" w:rsidP="3352382A">
            <w:pPr>
              <w:rPr>
                <w:b/>
                <w:bCs/>
              </w:rPr>
            </w:pPr>
          </w:p>
          <w:p w14:paraId="095F145F" w14:textId="331BB814" w:rsidR="00A43CEF" w:rsidRDefault="008A07E3" w:rsidP="3352382A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Svar: </w:t>
            </w:r>
          </w:p>
          <w:p w14:paraId="7BBAC659" w14:textId="77777777" w:rsidR="007458AD" w:rsidRDefault="00530ADE" w:rsidP="3352382A">
            <w:r w:rsidRPr="00D50A37">
              <w:lastRenderedPageBreak/>
              <w:t>Det er bra å nevne slike tilb</w:t>
            </w:r>
            <w:r w:rsidR="008533C2" w:rsidRPr="00D50A37">
              <w:t>u</w:t>
            </w:r>
            <w:r w:rsidRPr="00D50A37">
              <w:t>d</w:t>
            </w:r>
            <w:r w:rsidR="008533C2" w:rsidRPr="00D50A37">
              <w:t>. H</w:t>
            </w:r>
            <w:r w:rsidR="00357CB0" w:rsidRPr="00D50A37">
              <w:t>vor mye dette kan telle</w:t>
            </w:r>
            <w:r w:rsidR="00DA0F4B" w:rsidRPr="00D50A37">
              <w:t xml:space="preserve"> må vektes etter en samlet vurdering </w:t>
            </w:r>
            <w:r w:rsidR="008533C2" w:rsidRPr="00D50A37">
              <w:t>gjennom tilbudsevalueringen.</w:t>
            </w:r>
          </w:p>
          <w:p w14:paraId="3ADB7402" w14:textId="5FC0E534" w:rsidR="00A224BE" w:rsidRPr="00D50A37" w:rsidRDefault="00A224BE" w:rsidP="3352382A"/>
        </w:tc>
      </w:tr>
      <w:tr w:rsidR="000C3322" w:rsidRPr="00666F62" w14:paraId="48E2CA0F" w14:textId="77777777" w:rsidTr="00350F9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80" w:type="dxa"/>
          </w:tcPr>
          <w:p w14:paraId="74300ABE" w14:textId="3B334DCF" w:rsidR="000C3322" w:rsidRPr="007458AD" w:rsidRDefault="00237B9B" w:rsidP="00792B23">
            <w:pPr>
              <w:rPr>
                <w:lang w:val="nn-NO"/>
              </w:rPr>
            </w:pPr>
            <w:r>
              <w:rPr>
                <w:lang w:val="nn-NO"/>
              </w:rPr>
              <w:lastRenderedPageBreak/>
              <w:t>4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29" w:type="dxa"/>
          </w:tcPr>
          <w:p w14:paraId="6C3C0DB3" w14:textId="77777777" w:rsidR="00F244EF" w:rsidRDefault="00237B9B" w:rsidP="3352382A">
            <w:pPr>
              <w:rPr>
                <w:b/>
                <w:bCs/>
                <w:lang w:val="nn-NO"/>
              </w:rPr>
            </w:pPr>
            <w:r>
              <w:rPr>
                <w:b/>
                <w:bCs/>
                <w:lang w:val="nn-NO"/>
              </w:rPr>
              <w:t>Spørsmål</w:t>
            </w:r>
            <w:r w:rsidR="00CC1657">
              <w:rPr>
                <w:b/>
                <w:bCs/>
                <w:lang w:val="nn-NO"/>
              </w:rPr>
              <w:t xml:space="preserve"> 4: </w:t>
            </w:r>
          </w:p>
          <w:p w14:paraId="397B5C63" w14:textId="74CA7BBF" w:rsidR="000C3322" w:rsidRPr="00B2735A" w:rsidRDefault="00F244EF" w:rsidP="3352382A">
            <w:pPr>
              <w:rPr>
                <w:lang w:val="nn-NO"/>
              </w:rPr>
            </w:pPr>
            <w:r w:rsidRPr="00B2735A">
              <w:rPr>
                <w:lang w:val="nn-NO"/>
              </w:rPr>
              <w:t xml:space="preserve">Det ligger inne </w:t>
            </w:r>
            <w:r w:rsidR="00B2735A" w:rsidRPr="00B2735A">
              <w:rPr>
                <w:lang w:val="nn-NO"/>
              </w:rPr>
              <w:t>nytt bør-krav om o</w:t>
            </w:r>
            <w:r w:rsidR="00CC1657" w:rsidRPr="00B2735A">
              <w:rPr>
                <w:lang w:val="nn-NO"/>
              </w:rPr>
              <w:t>verbygd uteareal</w:t>
            </w:r>
            <w:r w:rsidR="00B2735A" w:rsidRPr="00B2735A">
              <w:rPr>
                <w:lang w:val="nn-NO"/>
              </w:rPr>
              <w:t>. Er dette et</w:t>
            </w:r>
            <w:r w:rsidR="009420B4" w:rsidRPr="00B2735A">
              <w:rPr>
                <w:lang w:val="nn-NO"/>
              </w:rPr>
              <w:t xml:space="preserve"> generelt nytt krav?</w:t>
            </w:r>
          </w:p>
          <w:p w14:paraId="347B71AB" w14:textId="77777777" w:rsidR="00286AE0" w:rsidRPr="00B2735A" w:rsidRDefault="00286AE0" w:rsidP="3352382A">
            <w:pPr>
              <w:rPr>
                <w:lang w:val="nn-NO"/>
              </w:rPr>
            </w:pPr>
          </w:p>
          <w:p w14:paraId="553254C3" w14:textId="32EEAEC4" w:rsidR="00286AE0" w:rsidRPr="00254EA3" w:rsidRDefault="00286AE0" w:rsidP="3352382A">
            <w:pPr>
              <w:rPr>
                <w:b/>
                <w:bCs/>
              </w:rPr>
            </w:pPr>
            <w:r w:rsidRPr="00254EA3">
              <w:rPr>
                <w:b/>
                <w:bCs/>
              </w:rPr>
              <w:t>Svar:</w:t>
            </w:r>
          </w:p>
          <w:p w14:paraId="653B6AB3" w14:textId="502EDB4E" w:rsidR="00CC1657" w:rsidRPr="00E10AE5" w:rsidRDefault="00916146" w:rsidP="3352382A">
            <w:r w:rsidRPr="00E10AE5">
              <w:t>Dette ligger</w:t>
            </w:r>
            <w:r w:rsidR="00CC1657" w:rsidRPr="00E10AE5">
              <w:t xml:space="preserve"> inne i plukkliste</w:t>
            </w:r>
            <w:r w:rsidR="00BF18AF">
              <w:t>n for døgnhvileplasser</w:t>
            </w:r>
            <w:r w:rsidR="00666F62" w:rsidRPr="00E10AE5">
              <w:t xml:space="preserve"> </w:t>
            </w:r>
            <w:r w:rsidR="00C67BAA" w:rsidRPr="00E10AE5">
              <w:t>som et av flere</w:t>
            </w:r>
            <w:r w:rsidR="00666F62" w:rsidRPr="00E10AE5">
              <w:t xml:space="preserve"> mulige bør-krav i konkurransene</w:t>
            </w:r>
            <w:r w:rsidRPr="00E10AE5">
              <w:t xml:space="preserve"> våre</w:t>
            </w:r>
            <w:r w:rsidR="00666F62" w:rsidRPr="00E10AE5">
              <w:t>. Hvilke bør</w:t>
            </w:r>
            <w:r w:rsidRPr="00E10AE5">
              <w:t>-</w:t>
            </w:r>
            <w:r w:rsidR="00666F62" w:rsidRPr="00E10AE5">
              <w:t xml:space="preserve">krav som blir </w:t>
            </w:r>
            <w:r w:rsidR="00C67BAA" w:rsidRPr="00E10AE5">
              <w:t>tatt</w:t>
            </w:r>
            <w:r w:rsidR="00666F62" w:rsidRPr="00E10AE5">
              <w:t xml:space="preserve"> inn</w:t>
            </w:r>
            <w:r w:rsidR="00742C1F" w:rsidRPr="00E10AE5">
              <w:t xml:space="preserve">, blir vurdert </w:t>
            </w:r>
            <w:r w:rsidR="00C67BAA" w:rsidRPr="00E10AE5">
              <w:t>og kan variere</w:t>
            </w:r>
            <w:r w:rsidR="00A5210D" w:rsidRPr="00E10AE5">
              <w:t xml:space="preserve"> alt etter hvilken</w:t>
            </w:r>
            <w:r w:rsidR="00742C1F" w:rsidRPr="00E10AE5">
              <w:t xml:space="preserve"> strekning som blir lyst ut</w:t>
            </w:r>
            <w:r w:rsidR="00DF2EFA" w:rsidRPr="00E10AE5">
              <w:t>.</w:t>
            </w:r>
            <w:r w:rsidR="00131F0D" w:rsidRPr="00E10AE5">
              <w:t xml:space="preserve"> </w:t>
            </w:r>
            <w:r w:rsidR="00820314" w:rsidRPr="00E10AE5">
              <w:t>Overbygd uteareal er kommet inn som et bør-krav</w:t>
            </w:r>
            <w:r w:rsidR="009E228C">
              <w:t xml:space="preserve"> her</w:t>
            </w:r>
            <w:r w:rsidR="00CE36A8" w:rsidRPr="00E10AE5">
              <w:t xml:space="preserve">, </w:t>
            </w:r>
            <w:r w:rsidR="003910D0">
              <w:t xml:space="preserve">da </w:t>
            </w:r>
            <w:r w:rsidR="009E228C">
              <w:t>vi mener de</w:t>
            </w:r>
            <w:r w:rsidR="003910D0">
              <w:t>t</w:t>
            </w:r>
            <w:r w:rsidR="009E228C">
              <w:t>t</w:t>
            </w:r>
            <w:r w:rsidR="003910D0">
              <w:t>e</w:t>
            </w:r>
            <w:r w:rsidR="009E228C">
              <w:t xml:space="preserve"> vil være et godt tilbud for sjåførene</w:t>
            </w:r>
            <w:r w:rsidR="00131F0D" w:rsidRPr="00E10AE5">
              <w:t>.</w:t>
            </w:r>
            <w:r w:rsidR="003910D0" w:rsidRPr="00E10AE5">
              <w:t xml:space="preserve"> </w:t>
            </w:r>
            <w:r w:rsidR="005D1B7E">
              <w:t xml:space="preserve">Litt også med tanke på at </w:t>
            </w:r>
            <w:r w:rsidR="003910D0" w:rsidRPr="00E10AE5">
              <w:t>krav om oppholdsrom for sjåførene er fjernet siden sist utlysing</w:t>
            </w:r>
            <w:r w:rsidR="005D1B7E">
              <w:t>.</w:t>
            </w:r>
          </w:p>
          <w:p w14:paraId="72191FB8" w14:textId="3BD6EF3F" w:rsidR="00CC1657" w:rsidRPr="00666F62" w:rsidRDefault="00CC1657" w:rsidP="3352382A">
            <w:pPr>
              <w:rPr>
                <w:b/>
                <w:bCs/>
              </w:rPr>
            </w:pPr>
          </w:p>
        </w:tc>
      </w:tr>
      <w:tr w:rsidR="000C3322" w:rsidRPr="007458AD" w14:paraId="3B6BF474" w14:textId="77777777" w:rsidTr="00350F9F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80" w:type="dxa"/>
          </w:tcPr>
          <w:p w14:paraId="544D1348" w14:textId="66C7DB65" w:rsidR="000C3322" w:rsidRPr="007458AD" w:rsidRDefault="009420B4" w:rsidP="00792B23">
            <w:pPr>
              <w:rPr>
                <w:lang w:val="nn-NO"/>
              </w:rPr>
            </w:pPr>
            <w:r>
              <w:rPr>
                <w:lang w:val="nn-NO"/>
              </w:rPr>
              <w:t>5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29" w:type="dxa"/>
          </w:tcPr>
          <w:p w14:paraId="2FB127CF" w14:textId="74E0D994" w:rsidR="00A224BE" w:rsidRDefault="009420B4" w:rsidP="3352382A">
            <w:pPr>
              <w:rPr>
                <w:b/>
                <w:bCs/>
              </w:rPr>
            </w:pPr>
            <w:r w:rsidRPr="00A224BE">
              <w:rPr>
                <w:b/>
                <w:bCs/>
              </w:rPr>
              <w:t>Sp</w:t>
            </w:r>
            <w:r w:rsidR="006F427D">
              <w:rPr>
                <w:b/>
                <w:bCs/>
              </w:rPr>
              <w:t>ørsmål</w:t>
            </w:r>
            <w:r w:rsidRPr="00A224BE">
              <w:rPr>
                <w:b/>
                <w:bCs/>
              </w:rPr>
              <w:t xml:space="preserve"> 5: </w:t>
            </w:r>
          </w:p>
          <w:p w14:paraId="59AEE9B3" w14:textId="790DCA6A" w:rsidR="006F427D" w:rsidRDefault="00A224BE" w:rsidP="3352382A">
            <w:pPr>
              <w:rPr>
                <w:b/>
                <w:bCs/>
              </w:rPr>
            </w:pPr>
            <w:r w:rsidRPr="00A224BE">
              <w:t xml:space="preserve">Er det mulig å få en raskere prosess, dersom det bare </w:t>
            </w:r>
            <w:r w:rsidR="005D1B7E">
              <w:t>blir</w:t>
            </w:r>
            <w:r w:rsidRPr="00A224BE">
              <w:t xml:space="preserve"> en tilbyder?</w:t>
            </w:r>
            <w:r>
              <w:rPr>
                <w:b/>
                <w:bCs/>
              </w:rPr>
              <w:t xml:space="preserve"> </w:t>
            </w:r>
          </w:p>
          <w:p w14:paraId="4402CF13" w14:textId="77777777" w:rsidR="006F427D" w:rsidRDefault="006F427D" w:rsidP="3352382A">
            <w:pPr>
              <w:rPr>
                <w:b/>
                <w:bCs/>
              </w:rPr>
            </w:pPr>
          </w:p>
          <w:p w14:paraId="2BF4D6DB" w14:textId="686D5CEF" w:rsidR="006F427D" w:rsidRDefault="006F427D" w:rsidP="3352382A">
            <w:pPr>
              <w:rPr>
                <w:b/>
                <w:bCs/>
              </w:rPr>
            </w:pPr>
            <w:r>
              <w:rPr>
                <w:b/>
                <w:bCs/>
              </w:rPr>
              <w:t>Svar:</w:t>
            </w:r>
          </w:p>
          <w:p w14:paraId="60634CF6" w14:textId="61B4A05C" w:rsidR="000C3322" w:rsidRDefault="005540F0" w:rsidP="3352382A">
            <w:pPr>
              <w:rPr>
                <w:b/>
                <w:bCs/>
              </w:rPr>
            </w:pPr>
            <w:r>
              <w:t>Vi</w:t>
            </w:r>
            <w:r w:rsidR="007C330E" w:rsidRPr="004201EC">
              <w:t xml:space="preserve"> </w:t>
            </w:r>
            <w:r w:rsidR="008A6175" w:rsidRPr="004201EC">
              <w:t>ser for oss</w:t>
            </w:r>
            <w:r w:rsidR="00DC378C" w:rsidRPr="004201EC">
              <w:t xml:space="preserve"> at </w:t>
            </w:r>
            <w:r w:rsidR="003B04F2" w:rsidRPr="004201EC">
              <w:t xml:space="preserve">kontraktsignering </w:t>
            </w:r>
            <w:r w:rsidR="00DC378C" w:rsidRPr="004201EC">
              <w:t xml:space="preserve">vil kunne skje </w:t>
            </w:r>
            <w:r w:rsidR="00EB46F1" w:rsidRPr="004201EC">
              <w:t xml:space="preserve">mot slutten </w:t>
            </w:r>
            <w:r>
              <w:t>året</w:t>
            </w:r>
            <w:r w:rsidR="00EB46F1" w:rsidRPr="004201EC">
              <w:t>, men det</w:t>
            </w:r>
            <w:r w:rsidR="00FF1F5B" w:rsidRPr="004201EC">
              <w:t xml:space="preserve"> kan </w:t>
            </w:r>
            <w:r w:rsidR="000640CB" w:rsidRPr="004201EC">
              <w:t>skje raskere eller senere</w:t>
            </w:r>
            <w:r w:rsidR="00EB46F1" w:rsidRPr="004201EC">
              <w:t xml:space="preserve"> alt etter</w:t>
            </w:r>
            <w:r w:rsidR="00FF1F5B" w:rsidRPr="004201EC">
              <w:t xml:space="preserve"> </w:t>
            </w:r>
            <w:r w:rsidR="00EB46F1" w:rsidRPr="004201EC">
              <w:t>prosess</w:t>
            </w:r>
            <w:r w:rsidR="008F73AE" w:rsidRPr="004201EC">
              <w:t xml:space="preserve"> </w:t>
            </w:r>
            <w:r w:rsidR="000729BC" w:rsidRPr="004201EC">
              <w:t>og omfang av forhandlinger</w:t>
            </w:r>
            <w:r w:rsidR="000729BC">
              <w:rPr>
                <w:b/>
                <w:bCs/>
              </w:rPr>
              <w:t xml:space="preserve">. </w:t>
            </w:r>
            <w:r w:rsidR="00EB46F1">
              <w:rPr>
                <w:b/>
                <w:bCs/>
              </w:rPr>
              <w:t xml:space="preserve"> </w:t>
            </w:r>
          </w:p>
          <w:p w14:paraId="2BE997A9" w14:textId="78FCF96E" w:rsidR="004201EC" w:rsidRPr="005540F0" w:rsidRDefault="004201EC" w:rsidP="3352382A">
            <w:pPr>
              <w:rPr>
                <w:b/>
                <w:bCs/>
              </w:rPr>
            </w:pPr>
          </w:p>
        </w:tc>
      </w:tr>
      <w:tr w:rsidR="00A91C7C" w:rsidRPr="00AC5149" w14:paraId="26AFB495" w14:textId="77777777" w:rsidTr="00350F9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80" w:type="dxa"/>
          </w:tcPr>
          <w:p w14:paraId="5AF6FB4F" w14:textId="12DAB265" w:rsidR="00A91C7C" w:rsidRDefault="005C3A24" w:rsidP="00792B23">
            <w:pPr>
              <w:rPr>
                <w:lang w:val="nn-NO"/>
              </w:rPr>
            </w:pPr>
            <w:r>
              <w:rPr>
                <w:lang w:val="nn-NO"/>
              </w:rPr>
              <w:t>6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29" w:type="dxa"/>
          </w:tcPr>
          <w:p w14:paraId="1686E167" w14:textId="77777777" w:rsidR="004201EC" w:rsidRPr="00AA2C88" w:rsidRDefault="005C3A24" w:rsidP="3352382A">
            <w:pPr>
              <w:rPr>
                <w:b/>
                <w:bCs/>
                <w:lang w:val="nn-NO"/>
              </w:rPr>
            </w:pPr>
            <w:r w:rsidRPr="00AA2C88">
              <w:rPr>
                <w:b/>
                <w:bCs/>
                <w:lang w:val="nn-NO"/>
              </w:rPr>
              <w:t>Sp</w:t>
            </w:r>
            <w:r w:rsidR="004201EC" w:rsidRPr="00AA2C88">
              <w:rPr>
                <w:b/>
                <w:bCs/>
                <w:lang w:val="nn-NO"/>
              </w:rPr>
              <w:t>ørsmål/ kommentar</w:t>
            </w:r>
            <w:r w:rsidRPr="00AA2C88">
              <w:rPr>
                <w:b/>
                <w:bCs/>
                <w:lang w:val="nn-NO"/>
              </w:rPr>
              <w:t xml:space="preserve">: </w:t>
            </w:r>
          </w:p>
          <w:p w14:paraId="6211CB93" w14:textId="34698852" w:rsidR="00A91C7C" w:rsidRPr="002B0E61" w:rsidRDefault="0098260C" w:rsidP="3352382A">
            <w:r w:rsidRPr="00AC5149">
              <w:t xml:space="preserve">I </w:t>
            </w:r>
            <w:r w:rsidR="00AA2C88" w:rsidRPr="00AC5149">
              <w:t xml:space="preserve">vedlegg 2 svarskjema for krav bør </w:t>
            </w:r>
            <w:r w:rsidR="005C3A24" w:rsidRPr="00AC5149">
              <w:t xml:space="preserve">kolonne </w:t>
            </w:r>
            <w:r w:rsidR="0008200D" w:rsidRPr="00AC5149">
              <w:t xml:space="preserve">for «beskrivelse» </w:t>
            </w:r>
            <w:r w:rsidR="005C3A24" w:rsidRPr="00AC5149">
              <w:t>trekk</w:t>
            </w:r>
            <w:r w:rsidR="0008200D" w:rsidRPr="00AC5149">
              <w:t>e</w:t>
            </w:r>
            <w:r w:rsidR="005C3A24" w:rsidRPr="00AC5149">
              <w:t xml:space="preserve">s mer ut. </w:t>
            </w:r>
            <w:r w:rsidR="0008200D" w:rsidRPr="00AC5149">
              <w:t xml:space="preserve">Ønske om at SVV </w:t>
            </w:r>
            <w:r w:rsidR="00AC5149" w:rsidRPr="00AC5149">
              <w:t>justerer denne kolonnen i</w:t>
            </w:r>
            <w:r w:rsidR="002B0E61">
              <w:t xml:space="preserve"> malen for</w:t>
            </w:r>
            <w:r w:rsidR="00AC5149" w:rsidRPr="00AC5149">
              <w:t xml:space="preserve"> </w:t>
            </w:r>
            <w:r w:rsidR="00196CA9" w:rsidRPr="002B0E61">
              <w:t>vedlegg 2.</w:t>
            </w:r>
          </w:p>
          <w:p w14:paraId="407FE856" w14:textId="77777777" w:rsidR="005C3A24" w:rsidRPr="002B0E61" w:rsidRDefault="005C3A24" w:rsidP="3352382A">
            <w:pPr>
              <w:rPr>
                <w:b/>
                <w:bCs/>
              </w:rPr>
            </w:pPr>
          </w:p>
          <w:p w14:paraId="6FAB6E1E" w14:textId="0C4758A5" w:rsidR="005C3A24" w:rsidRPr="002B0E61" w:rsidRDefault="00AC5149" w:rsidP="3352382A">
            <w:pPr>
              <w:rPr>
                <w:b/>
                <w:bCs/>
              </w:rPr>
            </w:pPr>
            <w:r w:rsidRPr="002B0E61">
              <w:rPr>
                <w:b/>
                <w:bCs/>
              </w:rPr>
              <w:t>Svar:</w:t>
            </w:r>
          </w:p>
          <w:p w14:paraId="00ED685F" w14:textId="7DBE6A49" w:rsidR="00AC5149" w:rsidRPr="00AC5149" w:rsidRDefault="00AC5149" w:rsidP="3352382A">
            <w:r w:rsidRPr="00AC5149">
              <w:t>Ønsket er notert, og v</w:t>
            </w:r>
            <w:r>
              <w:t xml:space="preserve">il </w:t>
            </w:r>
            <w:r w:rsidR="00B76C1A">
              <w:t xml:space="preserve">bli vurdert om skal </w:t>
            </w:r>
            <w:r w:rsidR="00BD618B">
              <w:t>justeres i malen.</w:t>
            </w:r>
          </w:p>
          <w:p w14:paraId="5013E7C8" w14:textId="77777777" w:rsidR="005C3A24" w:rsidRPr="00AC5149" w:rsidRDefault="005C3A24" w:rsidP="3352382A">
            <w:pPr>
              <w:rPr>
                <w:b/>
                <w:bCs/>
              </w:rPr>
            </w:pPr>
          </w:p>
        </w:tc>
      </w:tr>
    </w:tbl>
    <w:p w14:paraId="035D7E21" w14:textId="77777777" w:rsidR="00E8241A" w:rsidRPr="00AC5149" w:rsidRDefault="00E8241A" w:rsidP="00792B23"/>
    <w:p w14:paraId="72CC1565" w14:textId="507C2007" w:rsidR="00823DA9" w:rsidRPr="00792B23" w:rsidRDefault="00823DA9" w:rsidP="00792B23">
      <w:r>
        <w:t>Vedlegg: Presentasjon tilbudskonferanse</w:t>
      </w:r>
    </w:p>
    <w:sectPr w:rsidR="00823DA9" w:rsidRPr="00792B23" w:rsidSect="001C13CC"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063ABE" w14:textId="77777777" w:rsidR="0022208E" w:rsidRDefault="0022208E" w:rsidP="00DE7EB0">
      <w:pPr>
        <w:spacing w:after="0"/>
      </w:pPr>
      <w:r>
        <w:separator/>
      </w:r>
    </w:p>
  </w:endnote>
  <w:endnote w:type="continuationSeparator" w:id="0">
    <w:p w14:paraId="0C46842A" w14:textId="77777777" w:rsidR="0022208E" w:rsidRDefault="0022208E" w:rsidP="00DE7EB0">
      <w:pPr>
        <w:spacing w:after="0"/>
      </w:pPr>
      <w:r>
        <w:continuationSeparator/>
      </w:r>
    </w:p>
  </w:endnote>
  <w:endnote w:type="continuationNotice" w:id="1">
    <w:p w14:paraId="7010D96D" w14:textId="77777777" w:rsidR="0022208E" w:rsidRDefault="0022208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F4BB21" w14:textId="77777777" w:rsidR="00330E0E" w:rsidRPr="00330E0E" w:rsidRDefault="00330E0E" w:rsidP="00330E0E">
    <w:pPr>
      <w:pStyle w:val="Bunntekst"/>
      <w:jc w:val="center"/>
      <w:rPr>
        <w:color w:val="ED9300" w:themeColor="accent1"/>
      </w:rPr>
    </w:pPr>
    <w:r>
      <w:rPr>
        <w:color w:val="ED9300" w:themeColor="accent1"/>
      </w:rPr>
      <w:t xml:space="preserve">Side </w:t>
    </w:r>
    <w:r>
      <w:rPr>
        <w:color w:val="ED9300" w:themeColor="accent1"/>
      </w:rPr>
      <w:fldChar w:fldCharType="begin"/>
    </w:r>
    <w:r>
      <w:rPr>
        <w:color w:val="ED9300" w:themeColor="accent1"/>
      </w:rPr>
      <w:instrText>PAGE  \* Arabic  \* MERGEFORMAT</w:instrText>
    </w:r>
    <w:r>
      <w:rPr>
        <w:color w:val="ED9300" w:themeColor="accent1"/>
      </w:rPr>
      <w:fldChar w:fldCharType="separate"/>
    </w:r>
    <w:r w:rsidR="00691A08">
      <w:rPr>
        <w:noProof/>
        <w:color w:val="ED9300" w:themeColor="accent1"/>
      </w:rPr>
      <w:t>1</w:t>
    </w:r>
    <w:r>
      <w:rPr>
        <w:color w:val="ED9300" w:themeColor="accent1"/>
      </w:rPr>
      <w:fldChar w:fldCharType="end"/>
    </w:r>
    <w:r>
      <w:rPr>
        <w:color w:val="ED9300" w:themeColor="accent1"/>
      </w:rPr>
      <w:t xml:space="preserve"> av </w:t>
    </w:r>
    <w:r>
      <w:rPr>
        <w:color w:val="ED9300" w:themeColor="accent1"/>
      </w:rPr>
      <w:fldChar w:fldCharType="begin"/>
    </w:r>
    <w:r>
      <w:rPr>
        <w:color w:val="ED9300" w:themeColor="accent1"/>
      </w:rPr>
      <w:instrText>NUMPAGES  \* Arabic  \* MERGEFORMAT</w:instrText>
    </w:r>
    <w:r>
      <w:rPr>
        <w:color w:val="ED9300" w:themeColor="accent1"/>
      </w:rPr>
      <w:fldChar w:fldCharType="separate"/>
    </w:r>
    <w:r w:rsidR="00691A08">
      <w:rPr>
        <w:noProof/>
        <w:color w:val="ED9300" w:themeColor="accent1"/>
      </w:rPr>
      <w:t>1</w:t>
    </w:r>
    <w:r>
      <w:rPr>
        <w:color w:val="ED9300" w:themeColor="accent1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A50458" w14:textId="77777777" w:rsidR="0022208E" w:rsidRDefault="0022208E" w:rsidP="00DE7EB0">
      <w:pPr>
        <w:spacing w:after="0"/>
      </w:pPr>
      <w:r>
        <w:separator/>
      </w:r>
    </w:p>
  </w:footnote>
  <w:footnote w:type="continuationSeparator" w:id="0">
    <w:p w14:paraId="1A7E76C4" w14:textId="77777777" w:rsidR="0022208E" w:rsidRDefault="0022208E" w:rsidP="00DE7EB0">
      <w:pPr>
        <w:spacing w:after="0"/>
      </w:pPr>
      <w:r>
        <w:continuationSeparator/>
      </w:r>
    </w:p>
  </w:footnote>
  <w:footnote w:type="continuationNotice" w:id="1">
    <w:p w14:paraId="6C86F4C0" w14:textId="77777777" w:rsidR="0022208E" w:rsidRDefault="0022208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BADCCE" w14:textId="77777777" w:rsidR="00DE7EB0" w:rsidRDefault="004A463F" w:rsidP="004A463F">
    <w:pPr>
      <w:pStyle w:val="Topptekst"/>
      <w:jc w:val="center"/>
    </w:pPr>
    <w:r>
      <w:rPr>
        <w:noProof/>
        <w:lang w:eastAsia="nb-NO"/>
      </w:rPr>
      <w:drawing>
        <wp:inline distT="0" distB="0" distL="0" distR="0" wp14:anchorId="212BA95F" wp14:editId="230D60FA">
          <wp:extent cx="1850400" cy="968400"/>
          <wp:effectExtent l="0" t="0" r="0" b="3175"/>
          <wp:docPr id="2" name="Bilde 2" descr="https://www.vegvesen.no/_attachment/1390970/binary/1113948?fast_title=Statens+vegvesens+logo+i+strekversjon+%28sort%29.png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ttps://www.vegvesen.no/_attachment/1390970/binary/1113948?fast_title=Statens+vegvesens+logo+i+strekversjon+%28sort%29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50400" cy="968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1C3C87"/>
    <w:multiLevelType w:val="multilevel"/>
    <w:tmpl w:val="AAD6494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" w15:restartNumberingAfterBreak="0">
    <w:nsid w:val="12C959D3"/>
    <w:multiLevelType w:val="multilevel"/>
    <w:tmpl w:val="7E761D0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" w15:restartNumberingAfterBreak="0">
    <w:nsid w:val="2E0F3D08"/>
    <w:multiLevelType w:val="multilevel"/>
    <w:tmpl w:val="2FD0B0C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3" w15:restartNumberingAfterBreak="0">
    <w:nsid w:val="2F080775"/>
    <w:multiLevelType w:val="hybridMultilevel"/>
    <w:tmpl w:val="895633CE"/>
    <w:lvl w:ilvl="0" w:tplc="0A142598">
      <w:start w:val="3"/>
      <w:numFmt w:val="bullet"/>
      <w:lvlText w:val="-"/>
      <w:lvlJc w:val="left"/>
      <w:pPr>
        <w:ind w:left="720" w:hanging="360"/>
      </w:pPr>
      <w:rPr>
        <w:rFonts w:ascii="Lucida Sans Unicode" w:eastAsiaTheme="minorHAnsi" w:hAnsi="Lucida Sans Unicode" w:cs="Lucida Sans Unicode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1368E2"/>
    <w:multiLevelType w:val="multilevel"/>
    <w:tmpl w:val="D2B4F03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5FA38F7"/>
    <w:multiLevelType w:val="multilevel"/>
    <w:tmpl w:val="22F0CED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8565747"/>
    <w:multiLevelType w:val="multilevel"/>
    <w:tmpl w:val="F006CA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498E7FEB"/>
    <w:multiLevelType w:val="hybridMultilevel"/>
    <w:tmpl w:val="46DE05F8"/>
    <w:lvl w:ilvl="0" w:tplc="303AA938">
      <w:numFmt w:val="bullet"/>
      <w:lvlText w:val="-"/>
      <w:lvlJc w:val="left"/>
      <w:pPr>
        <w:ind w:left="360" w:hanging="360"/>
      </w:pPr>
      <w:rPr>
        <w:rFonts w:ascii="Lucida Sans Unicode" w:eastAsiaTheme="minorHAnsi" w:hAnsi="Lucida Sans Unicode" w:cs="Lucida Sans Unicode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FBF0568"/>
    <w:multiLevelType w:val="multilevel"/>
    <w:tmpl w:val="478C190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1613C36"/>
    <w:multiLevelType w:val="multilevel"/>
    <w:tmpl w:val="5426B2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5B977B60"/>
    <w:multiLevelType w:val="multilevel"/>
    <w:tmpl w:val="C3DA149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C697ADB"/>
    <w:multiLevelType w:val="multilevel"/>
    <w:tmpl w:val="E68AD4E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2" w15:restartNumberingAfterBreak="0">
    <w:nsid w:val="5FA91A60"/>
    <w:multiLevelType w:val="multilevel"/>
    <w:tmpl w:val="0FD24BF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3" w15:restartNumberingAfterBreak="0">
    <w:nsid w:val="60FD25DF"/>
    <w:multiLevelType w:val="multilevel"/>
    <w:tmpl w:val="2236F0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6EBF6012"/>
    <w:multiLevelType w:val="hybridMultilevel"/>
    <w:tmpl w:val="EE5E53BE"/>
    <w:lvl w:ilvl="0" w:tplc="B6C0802E">
      <w:numFmt w:val="bullet"/>
      <w:lvlText w:val="-"/>
      <w:lvlJc w:val="left"/>
      <w:pPr>
        <w:ind w:left="360" w:hanging="360"/>
      </w:pPr>
      <w:rPr>
        <w:rFonts w:ascii="Lucida Sans Unicode" w:eastAsiaTheme="minorHAnsi" w:hAnsi="Lucida Sans Unicode" w:cs="Lucida Sans Unicode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7049728F"/>
    <w:multiLevelType w:val="multilevel"/>
    <w:tmpl w:val="5024D2A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num w:numId="1" w16cid:durableId="1291549123">
    <w:abstractNumId w:val="3"/>
  </w:num>
  <w:num w:numId="2" w16cid:durableId="534658310">
    <w:abstractNumId w:val="13"/>
  </w:num>
  <w:num w:numId="3" w16cid:durableId="1316758111">
    <w:abstractNumId w:val="9"/>
  </w:num>
  <w:num w:numId="4" w16cid:durableId="1258178718">
    <w:abstractNumId w:val="6"/>
  </w:num>
  <w:num w:numId="5" w16cid:durableId="908539441">
    <w:abstractNumId w:val="1"/>
  </w:num>
  <w:num w:numId="6" w16cid:durableId="894662525">
    <w:abstractNumId w:val="8"/>
  </w:num>
  <w:num w:numId="7" w16cid:durableId="493839580">
    <w:abstractNumId w:val="5"/>
  </w:num>
  <w:num w:numId="8" w16cid:durableId="1032342358">
    <w:abstractNumId w:val="11"/>
  </w:num>
  <w:num w:numId="9" w16cid:durableId="641497061">
    <w:abstractNumId w:val="10"/>
  </w:num>
  <w:num w:numId="10" w16cid:durableId="1038092178">
    <w:abstractNumId w:val="4"/>
  </w:num>
  <w:num w:numId="11" w16cid:durableId="1619023559">
    <w:abstractNumId w:val="2"/>
  </w:num>
  <w:num w:numId="12" w16cid:durableId="478770336">
    <w:abstractNumId w:val="12"/>
  </w:num>
  <w:num w:numId="13" w16cid:durableId="175385503">
    <w:abstractNumId w:val="15"/>
  </w:num>
  <w:num w:numId="14" w16cid:durableId="1659184652">
    <w:abstractNumId w:val="0"/>
  </w:num>
  <w:num w:numId="15" w16cid:durableId="1205747961">
    <w:abstractNumId w:val="14"/>
  </w:num>
  <w:num w:numId="16" w16cid:durableId="116536385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2FB8"/>
    <w:rsid w:val="00023854"/>
    <w:rsid w:val="000253F8"/>
    <w:rsid w:val="0002676B"/>
    <w:rsid w:val="0003765B"/>
    <w:rsid w:val="000379E3"/>
    <w:rsid w:val="000458F5"/>
    <w:rsid w:val="000640CB"/>
    <w:rsid w:val="000729BC"/>
    <w:rsid w:val="00077788"/>
    <w:rsid w:val="0008200D"/>
    <w:rsid w:val="00083AB9"/>
    <w:rsid w:val="00085198"/>
    <w:rsid w:val="000901F0"/>
    <w:rsid w:val="00092FF3"/>
    <w:rsid w:val="00095634"/>
    <w:rsid w:val="000A25B3"/>
    <w:rsid w:val="000B2760"/>
    <w:rsid w:val="000B6996"/>
    <w:rsid w:val="000C12ED"/>
    <w:rsid w:val="000C3322"/>
    <w:rsid w:val="000D594C"/>
    <w:rsid w:val="000E662B"/>
    <w:rsid w:val="000E7C89"/>
    <w:rsid w:val="00102993"/>
    <w:rsid w:val="00113618"/>
    <w:rsid w:val="00113810"/>
    <w:rsid w:val="00130C58"/>
    <w:rsid w:val="00131F0D"/>
    <w:rsid w:val="0013513C"/>
    <w:rsid w:val="001414C1"/>
    <w:rsid w:val="00147DC1"/>
    <w:rsid w:val="00147F48"/>
    <w:rsid w:val="001501F8"/>
    <w:rsid w:val="001560CC"/>
    <w:rsid w:val="0015649E"/>
    <w:rsid w:val="00157E12"/>
    <w:rsid w:val="00165D65"/>
    <w:rsid w:val="001677B6"/>
    <w:rsid w:val="00191137"/>
    <w:rsid w:val="00196CA9"/>
    <w:rsid w:val="001B146D"/>
    <w:rsid w:val="001C0CFC"/>
    <w:rsid w:val="001C13CC"/>
    <w:rsid w:val="001D32C7"/>
    <w:rsid w:val="001D70BA"/>
    <w:rsid w:val="001D7622"/>
    <w:rsid w:val="001D78A1"/>
    <w:rsid w:val="001E63FB"/>
    <w:rsid w:val="001E6D58"/>
    <w:rsid w:val="001F06F8"/>
    <w:rsid w:val="001F0CDB"/>
    <w:rsid w:val="001F184B"/>
    <w:rsid w:val="002137D8"/>
    <w:rsid w:val="002140F2"/>
    <w:rsid w:val="00220830"/>
    <w:rsid w:val="0022113F"/>
    <w:rsid w:val="0022190C"/>
    <w:rsid w:val="0022208E"/>
    <w:rsid w:val="00226DD3"/>
    <w:rsid w:val="00230873"/>
    <w:rsid w:val="00231DAA"/>
    <w:rsid w:val="00235CD1"/>
    <w:rsid w:val="00235D65"/>
    <w:rsid w:val="00237B9B"/>
    <w:rsid w:val="002411C0"/>
    <w:rsid w:val="00254EA3"/>
    <w:rsid w:val="002564E1"/>
    <w:rsid w:val="00257568"/>
    <w:rsid w:val="00263397"/>
    <w:rsid w:val="002654D2"/>
    <w:rsid w:val="002674E7"/>
    <w:rsid w:val="00281AC9"/>
    <w:rsid w:val="00286AE0"/>
    <w:rsid w:val="00292B8A"/>
    <w:rsid w:val="002946C3"/>
    <w:rsid w:val="002B0E61"/>
    <w:rsid w:val="002B21E8"/>
    <w:rsid w:val="002D7624"/>
    <w:rsid w:val="002E2586"/>
    <w:rsid w:val="002E2FD4"/>
    <w:rsid w:val="002F0BFC"/>
    <w:rsid w:val="002F441A"/>
    <w:rsid w:val="00330E0E"/>
    <w:rsid w:val="00332C7D"/>
    <w:rsid w:val="003334AE"/>
    <w:rsid w:val="00344D0E"/>
    <w:rsid w:val="00350F9F"/>
    <w:rsid w:val="00351EE6"/>
    <w:rsid w:val="00357CB0"/>
    <w:rsid w:val="0036085C"/>
    <w:rsid w:val="0036156B"/>
    <w:rsid w:val="00372325"/>
    <w:rsid w:val="0037512A"/>
    <w:rsid w:val="00376161"/>
    <w:rsid w:val="00377501"/>
    <w:rsid w:val="003910D0"/>
    <w:rsid w:val="003911C2"/>
    <w:rsid w:val="003926C1"/>
    <w:rsid w:val="003A5004"/>
    <w:rsid w:val="003A7986"/>
    <w:rsid w:val="003B04F2"/>
    <w:rsid w:val="003C1A48"/>
    <w:rsid w:val="003C45EF"/>
    <w:rsid w:val="003D4DC0"/>
    <w:rsid w:val="003E15DC"/>
    <w:rsid w:val="0041505B"/>
    <w:rsid w:val="00415D9E"/>
    <w:rsid w:val="004201EC"/>
    <w:rsid w:val="00420A31"/>
    <w:rsid w:val="00424AAE"/>
    <w:rsid w:val="004316D1"/>
    <w:rsid w:val="00435DF5"/>
    <w:rsid w:val="004547E9"/>
    <w:rsid w:val="00460420"/>
    <w:rsid w:val="004733A4"/>
    <w:rsid w:val="00474686"/>
    <w:rsid w:val="00476485"/>
    <w:rsid w:val="004A3209"/>
    <w:rsid w:val="004A463F"/>
    <w:rsid w:val="004B585F"/>
    <w:rsid w:val="004B5D73"/>
    <w:rsid w:val="004B6912"/>
    <w:rsid w:val="004B76A1"/>
    <w:rsid w:val="004C5FB8"/>
    <w:rsid w:val="004C7357"/>
    <w:rsid w:val="004D24E7"/>
    <w:rsid w:val="004E27E2"/>
    <w:rsid w:val="004E5A1F"/>
    <w:rsid w:val="004F029F"/>
    <w:rsid w:val="004F0424"/>
    <w:rsid w:val="004F0E33"/>
    <w:rsid w:val="005009E0"/>
    <w:rsid w:val="0051568F"/>
    <w:rsid w:val="00530ADE"/>
    <w:rsid w:val="00530F60"/>
    <w:rsid w:val="00536A88"/>
    <w:rsid w:val="0054412E"/>
    <w:rsid w:val="00550229"/>
    <w:rsid w:val="005540F0"/>
    <w:rsid w:val="00557E03"/>
    <w:rsid w:val="00560CA3"/>
    <w:rsid w:val="00565910"/>
    <w:rsid w:val="00577BC9"/>
    <w:rsid w:val="0058741C"/>
    <w:rsid w:val="005964C4"/>
    <w:rsid w:val="00596CA5"/>
    <w:rsid w:val="005A2871"/>
    <w:rsid w:val="005A2FFE"/>
    <w:rsid w:val="005B1204"/>
    <w:rsid w:val="005C18FB"/>
    <w:rsid w:val="005C3A24"/>
    <w:rsid w:val="005C580C"/>
    <w:rsid w:val="005D1B7E"/>
    <w:rsid w:val="005D3D40"/>
    <w:rsid w:val="005D5254"/>
    <w:rsid w:val="005E0809"/>
    <w:rsid w:val="005E18CB"/>
    <w:rsid w:val="005F385B"/>
    <w:rsid w:val="005F6A37"/>
    <w:rsid w:val="00606064"/>
    <w:rsid w:val="006071F2"/>
    <w:rsid w:val="006140FE"/>
    <w:rsid w:val="00614F5F"/>
    <w:rsid w:val="00620E39"/>
    <w:rsid w:val="00624073"/>
    <w:rsid w:val="0063591E"/>
    <w:rsid w:val="00642FB8"/>
    <w:rsid w:val="006441CE"/>
    <w:rsid w:val="00655D77"/>
    <w:rsid w:val="00660FCE"/>
    <w:rsid w:val="00664F76"/>
    <w:rsid w:val="006668F1"/>
    <w:rsid w:val="00666F62"/>
    <w:rsid w:val="00673268"/>
    <w:rsid w:val="006775F7"/>
    <w:rsid w:val="00685B47"/>
    <w:rsid w:val="00691A08"/>
    <w:rsid w:val="00696858"/>
    <w:rsid w:val="006A4D99"/>
    <w:rsid w:val="006A4D9C"/>
    <w:rsid w:val="006A527B"/>
    <w:rsid w:val="006B49A2"/>
    <w:rsid w:val="006B5AB0"/>
    <w:rsid w:val="006E5A42"/>
    <w:rsid w:val="006F427D"/>
    <w:rsid w:val="0070199D"/>
    <w:rsid w:val="00725288"/>
    <w:rsid w:val="007328CC"/>
    <w:rsid w:val="00742C1F"/>
    <w:rsid w:val="007458AD"/>
    <w:rsid w:val="00757B69"/>
    <w:rsid w:val="007759B0"/>
    <w:rsid w:val="00792B23"/>
    <w:rsid w:val="0079415C"/>
    <w:rsid w:val="007960B2"/>
    <w:rsid w:val="007977C6"/>
    <w:rsid w:val="007A6E9F"/>
    <w:rsid w:val="007C330E"/>
    <w:rsid w:val="007D3FAE"/>
    <w:rsid w:val="007E0B67"/>
    <w:rsid w:val="007E1D1C"/>
    <w:rsid w:val="007E249F"/>
    <w:rsid w:val="007F16D3"/>
    <w:rsid w:val="00801ACB"/>
    <w:rsid w:val="008124D8"/>
    <w:rsid w:val="00814603"/>
    <w:rsid w:val="008148C0"/>
    <w:rsid w:val="00820314"/>
    <w:rsid w:val="00823DA9"/>
    <w:rsid w:val="00837B82"/>
    <w:rsid w:val="008426BB"/>
    <w:rsid w:val="00843132"/>
    <w:rsid w:val="0084515D"/>
    <w:rsid w:val="008533C2"/>
    <w:rsid w:val="0086422C"/>
    <w:rsid w:val="00865E7C"/>
    <w:rsid w:val="00880292"/>
    <w:rsid w:val="00886F65"/>
    <w:rsid w:val="00891D97"/>
    <w:rsid w:val="00893FE1"/>
    <w:rsid w:val="008A07E3"/>
    <w:rsid w:val="008A2CE8"/>
    <w:rsid w:val="008A548C"/>
    <w:rsid w:val="008A57C4"/>
    <w:rsid w:val="008A6175"/>
    <w:rsid w:val="008A7747"/>
    <w:rsid w:val="008B14B3"/>
    <w:rsid w:val="008B3603"/>
    <w:rsid w:val="008B4506"/>
    <w:rsid w:val="008B58B9"/>
    <w:rsid w:val="008D2785"/>
    <w:rsid w:val="008D3DB3"/>
    <w:rsid w:val="008D74C2"/>
    <w:rsid w:val="008E51B4"/>
    <w:rsid w:val="008E521C"/>
    <w:rsid w:val="008F3D05"/>
    <w:rsid w:val="008F5CAA"/>
    <w:rsid w:val="008F73AE"/>
    <w:rsid w:val="009141A9"/>
    <w:rsid w:val="009145C0"/>
    <w:rsid w:val="00916146"/>
    <w:rsid w:val="00921040"/>
    <w:rsid w:val="009420B4"/>
    <w:rsid w:val="00947F7F"/>
    <w:rsid w:val="009541DF"/>
    <w:rsid w:val="0095449B"/>
    <w:rsid w:val="00956ACB"/>
    <w:rsid w:val="00965D50"/>
    <w:rsid w:val="0098260C"/>
    <w:rsid w:val="009858E1"/>
    <w:rsid w:val="0099753D"/>
    <w:rsid w:val="009B4B98"/>
    <w:rsid w:val="009C0033"/>
    <w:rsid w:val="009C3C4B"/>
    <w:rsid w:val="009C544C"/>
    <w:rsid w:val="009D2CDA"/>
    <w:rsid w:val="009D4A17"/>
    <w:rsid w:val="009D5174"/>
    <w:rsid w:val="009E228C"/>
    <w:rsid w:val="009E3A97"/>
    <w:rsid w:val="009E668F"/>
    <w:rsid w:val="009F14CB"/>
    <w:rsid w:val="00A0508C"/>
    <w:rsid w:val="00A05D06"/>
    <w:rsid w:val="00A13A80"/>
    <w:rsid w:val="00A1511B"/>
    <w:rsid w:val="00A224BE"/>
    <w:rsid w:val="00A24EAD"/>
    <w:rsid w:val="00A255FD"/>
    <w:rsid w:val="00A355C0"/>
    <w:rsid w:val="00A35964"/>
    <w:rsid w:val="00A36C85"/>
    <w:rsid w:val="00A43CEF"/>
    <w:rsid w:val="00A4610C"/>
    <w:rsid w:val="00A5210D"/>
    <w:rsid w:val="00A561AE"/>
    <w:rsid w:val="00A839B1"/>
    <w:rsid w:val="00A90D9E"/>
    <w:rsid w:val="00A91C7C"/>
    <w:rsid w:val="00A91D15"/>
    <w:rsid w:val="00A94FCF"/>
    <w:rsid w:val="00A95DE8"/>
    <w:rsid w:val="00AA2C88"/>
    <w:rsid w:val="00AA4E32"/>
    <w:rsid w:val="00AA6B8F"/>
    <w:rsid w:val="00AB5B82"/>
    <w:rsid w:val="00AC5149"/>
    <w:rsid w:val="00AC7A2C"/>
    <w:rsid w:val="00AE0CF6"/>
    <w:rsid w:val="00AE1AB9"/>
    <w:rsid w:val="00AE7A4E"/>
    <w:rsid w:val="00AF7317"/>
    <w:rsid w:val="00B1010C"/>
    <w:rsid w:val="00B2735A"/>
    <w:rsid w:val="00B3031E"/>
    <w:rsid w:val="00B413AB"/>
    <w:rsid w:val="00B54F80"/>
    <w:rsid w:val="00B563EB"/>
    <w:rsid w:val="00B60A5F"/>
    <w:rsid w:val="00B76C1A"/>
    <w:rsid w:val="00B85D7B"/>
    <w:rsid w:val="00BA2D89"/>
    <w:rsid w:val="00BB402E"/>
    <w:rsid w:val="00BC237A"/>
    <w:rsid w:val="00BC3788"/>
    <w:rsid w:val="00BD618B"/>
    <w:rsid w:val="00BF18AF"/>
    <w:rsid w:val="00C05FB6"/>
    <w:rsid w:val="00C11181"/>
    <w:rsid w:val="00C24668"/>
    <w:rsid w:val="00C330A5"/>
    <w:rsid w:val="00C43F2F"/>
    <w:rsid w:val="00C47570"/>
    <w:rsid w:val="00C56E5F"/>
    <w:rsid w:val="00C6357E"/>
    <w:rsid w:val="00C63611"/>
    <w:rsid w:val="00C67BAA"/>
    <w:rsid w:val="00C73404"/>
    <w:rsid w:val="00CA1D3D"/>
    <w:rsid w:val="00CB1034"/>
    <w:rsid w:val="00CC1574"/>
    <w:rsid w:val="00CC1657"/>
    <w:rsid w:val="00CC4C9C"/>
    <w:rsid w:val="00CC72E4"/>
    <w:rsid w:val="00CD5E07"/>
    <w:rsid w:val="00CE36A8"/>
    <w:rsid w:val="00CE4B56"/>
    <w:rsid w:val="00CF79D6"/>
    <w:rsid w:val="00D0016D"/>
    <w:rsid w:val="00D06991"/>
    <w:rsid w:val="00D07982"/>
    <w:rsid w:val="00D12AFA"/>
    <w:rsid w:val="00D366AC"/>
    <w:rsid w:val="00D4116A"/>
    <w:rsid w:val="00D419A1"/>
    <w:rsid w:val="00D50A37"/>
    <w:rsid w:val="00D53771"/>
    <w:rsid w:val="00D626E5"/>
    <w:rsid w:val="00D82031"/>
    <w:rsid w:val="00D822A8"/>
    <w:rsid w:val="00D96776"/>
    <w:rsid w:val="00D9775B"/>
    <w:rsid w:val="00DA0F4B"/>
    <w:rsid w:val="00DC1D45"/>
    <w:rsid w:val="00DC2DB0"/>
    <w:rsid w:val="00DC378C"/>
    <w:rsid w:val="00DD3B72"/>
    <w:rsid w:val="00DD5379"/>
    <w:rsid w:val="00DE1F31"/>
    <w:rsid w:val="00DE3C6D"/>
    <w:rsid w:val="00DE4FAA"/>
    <w:rsid w:val="00DE7EB0"/>
    <w:rsid w:val="00DF05C1"/>
    <w:rsid w:val="00DF0BE3"/>
    <w:rsid w:val="00DF1FC4"/>
    <w:rsid w:val="00DF2EFA"/>
    <w:rsid w:val="00E10AE5"/>
    <w:rsid w:val="00E17554"/>
    <w:rsid w:val="00E328BA"/>
    <w:rsid w:val="00E419FE"/>
    <w:rsid w:val="00E4203F"/>
    <w:rsid w:val="00E433F1"/>
    <w:rsid w:val="00E43A6C"/>
    <w:rsid w:val="00E5101A"/>
    <w:rsid w:val="00E54059"/>
    <w:rsid w:val="00E6126B"/>
    <w:rsid w:val="00E74FA6"/>
    <w:rsid w:val="00E8241A"/>
    <w:rsid w:val="00E8433B"/>
    <w:rsid w:val="00E86611"/>
    <w:rsid w:val="00E93656"/>
    <w:rsid w:val="00E977CE"/>
    <w:rsid w:val="00EA3DA1"/>
    <w:rsid w:val="00EA4AFC"/>
    <w:rsid w:val="00EB46F1"/>
    <w:rsid w:val="00EC4D21"/>
    <w:rsid w:val="00EE112A"/>
    <w:rsid w:val="00F1270F"/>
    <w:rsid w:val="00F12848"/>
    <w:rsid w:val="00F244EF"/>
    <w:rsid w:val="00F2746C"/>
    <w:rsid w:val="00F3455F"/>
    <w:rsid w:val="00F51581"/>
    <w:rsid w:val="00F572FD"/>
    <w:rsid w:val="00F64074"/>
    <w:rsid w:val="00F64202"/>
    <w:rsid w:val="00F655B2"/>
    <w:rsid w:val="00F670A7"/>
    <w:rsid w:val="00F75780"/>
    <w:rsid w:val="00F84771"/>
    <w:rsid w:val="00F927E6"/>
    <w:rsid w:val="00F94FC7"/>
    <w:rsid w:val="00F9519E"/>
    <w:rsid w:val="00FA4CB9"/>
    <w:rsid w:val="00FA5431"/>
    <w:rsid w:val="00FA669C"/>
    <w:rsid w:val="00FA77B4"/>
    <w:rsid w:val="00FB4127"/>
    <w:rsid w:val="00FC0939"/>
    <w:rsid w:val="00FC59F1"/>
    <w:rsid w:val="00FD1717"/>
    <w:rsid w:val="00FE2859"/>
    <w:rsid w:val="00FF0AC6"/>
    <w:rsid w:val="00FF1F5B"/>
    <w:rsid w:val="00FF4E0B"/>
    <w:rsid w:val="0B8457D3"/>
    <w:rsid w:val="0F614630"/>
    <w:rsid w:val="11830AC1"/>
    <w:rsid w:val="11962157"/>
    <w:rsid w:val="1DB04B00"/>
    <w:rsid w:val="21B3D932"/>
    <w:rsid w:val="2604CC34"/>
    <w:rsid w:val="2889E9E3"/>
    <w:rsid w:val="2916E883"/>
    <w:rsid w:val="2ECDD951"/>
    <w:rsid w:val="2EE6130A"/>
    <w:rsid w:val="3352382A"/>
    <w:rsid w:val="33CBBE0F"/>
    <w:rsid w:val="424AC83D"/>
    <w:rsid w:val="43A3B28A"/>
    <w:rsid w:val="4E6D0819"/>
    <w:rsid w:val="53C452DB"/>
    <w:rsid w:val="54ADF320"/>
    <w:rsid w:val="698D5E27"/>
    <w:rsid w:val="6EB41437"/>
    <w:rsid w:val="6EE8A2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D03F05"/>
  <w15:chartTrackingRefBased/>
  <w15:docId w15:val="{AE7DC9A6-D97A-4CDA-B8A7-0BBAED5C6A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4412E"/>
    <w:rPr>
      <w:sz w:val="20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D366A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ED9300"/>
      <w:sz w:val="28"/>
      <w:szCs w:val="28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D366A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3D4F59"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D366A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ED9300" w:themeColor="accent1"/>
      <w:sz w:val="22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D366AC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ED9300" w:themeColor="accent1"/>
      <w:sz w:val="22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D366AC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3D4F59"/>
      <w:sz w:val="22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D366AC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764900" w:themeColor="accent1" w:themeShade="7F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customStyle="1" w:styleId="SVVstor">
    <w:name w:val="SVV stor"/>
    <w:basedOn w:val="Normal"/>
    <w:uiPriority w:val="9"/>
    <w:qFormat/>
    <w:rsid w:val="00D366AC"/>
    <w:rPr>
      <w:sz w:val="96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D366AC"/>
    <w:rPr>
      <w:rFonts w:asciiTheme="majorHAnsi" w:eastAsiaTheme="majorEastAsia" w:hAnsiTheme="majorHAnsi" w:cstheme="majorBidi"/>
      <w:b/>
      <w:bCs/>
      <w:color w:val="ED9300"/>
      <w:sz w:val="28"/>
      <w:szCs w:val="28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D366AC"/>
    <w:rPr>
      <w:rFonts w:asciiTheme="majorHAnsi" w:eastAsiaTheme="majorEastAsia" w:hAnsiTheme="majorHAnsi" w:cstheme="majorBidi"/>
      <w:b/>
      <w:bCs/>
      <w:color w:val="3D4F59"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D366AC"/>
    <w:rPr>
      <w:rFonts w:asciiTheme="majorHAnsi" w:eastAsiaTheme="majorEastAsia" w:hAnsiTheme="majorHAnsi" w:cstheme="majorBidi"/>
      <w:b/>
      <w:bCs/>
      <w:color w:val="ED9300" w:themeColor="accent1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D366AC"/>
    <w:rPr>
      <w:rFonts w:asciiTheme="majorHAnsi" w:eastAsiaTheme="majorEastAsia" w:hAnsiTheme="majorHAnsi" w:cstheme="majorBidi"/>
      <w:b/>
      <w:bCs/>
      <w:i/>
      <w:iCs/>
      <w:color w:val="ED9300" w:themeColor="accent1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D366AC"/>
    <w:rPr>
      <w:rFonts w:asciiTheme="majorHAnsi" w:eastAsiaTheme="majorEastAsia" w:hAnsiTheme="majorHAnsi" w:cstheme="majorBidi"/>
      <w:color w:val="3D4F59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D366AC"/>
    <w:rPr>
      <w:rFonts w:asciiTheme="majorHAnsi" w:eastAsiaTheme="majorEastAsia" w:hAnsiTheme="majorHAnsi" w:cstheme="majorBidi"/>
      <w:i/>
      <w:iCs/>
      <w:color w:val="764900" w:themeColor="accent1" w:themeShade="7F"/>
      <w:sz w:val="20"/>
    </w:rPr>
  </w:style>
  <w:style w:type="paragraph" w:styleId="Tittel">
    <w:name w:val="Title"/>
    <w:basedOn w:val="Normal"/>
    <w:next w:val="Normal"/>
    <w:link w:val="TittelTegn"/>
    <w:uiPriority w:val="10"/>
    <w:qFormat/>
    <w:rsid w:val="00D366AC"/>
    <w:pPr>
      <w:pBdr>
        <w:bottom w:val="single" w:sz="8" w:space="4" w:color="ED9300" w:themeColor="accent1"/>
      </w:pBdr>
      <w:spacing w:after="300"/>
      <w:contextualSpacing/>
    </w:pPr>
    <w:rPr>
      <w:rFonts w:asciiTheme="majorHAnsi" w:eastAsiaTheme="majorEastAsia" w:hAnsiTheme="majorHAnsi" w:cstheme="majorBidi"/>
      <w:color w:val="ED9300"/>
      <w:spacing w:val="5"/>
      <w:kern w:val="28"/>
      <w:sz w:val="52"/>
      <w:szCs w:val="52"/>
    </w:rPr>
  </w:style>
  <w:style w:type="character" w:customStyle="1" w:styleId="TittelTegn">
    <w:name w:val="Tittel Tegn"/>
    <w:basedOn w:val="Standardskriftforavsnitt"/>
    <w:link w:val="Tittel"/>
    <w:uiPriority w:val="10"/>
    <w:rsid w:val="00D366AC"/>
    <w:rPr>
      <w:rFonts w:asciiTheme="majorHAnsi" w:eastAsiaTheme="majorEastAsia" w:hAnsiTheme="majorHAnsi" w:cstheme="majorBidi"/>
      <w:color w:val="ED9300"/>
      <w:spacing w:val="5"/>
      <w:kern w:val="28"/>
      <w:sz w:val="52"/>
      <w:szCs w:val="52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D366AC"/>
    <w:pPr>
      <w:numPr>
        <w:ilvl w:val="1"/>
      </w:numPr>
    </w:pPr>
    <w:rPr>
      <w:rFonts w:asciiTheme="majorHAnsi" w:eastAsiaTheme="majorEastAsia" w:hAnsiTheme="majorHAnsi" w:cstheme="majorBidi"/>
      <w:i/>
      <w:iCs/>
      <w:color w:val="3D4F59"/>
      <w:spacing w:val="15"/>
      <w:sz w:val="24"/>
      <w:szCs w:val="24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D366AC"/>
    <w:rPr>
      <w:rFonts w:asciiTheme="majorHAnsi" w:eastAsiaTheme="majorEastAsia" w:hAnsiTheme="majorHAnsi" w:cstheme="majorBidi"/>
      <w:i/>
      <w:iCs/>
      <w:color w:val="3D4F59"/>
      <w:spacing w:val="15"/>
      <w:sz w:val="24"/>
      <w:szCs w:val="24"/>
    </w:rPr>
  </w:style>
  <w:style w:type="character" w:styleId="Sterk">
    <w:name w:val="Strong"/>
    <w:basedOn w:val="Standardskriftforavsnitt"/>
    <w:uiPriority w:val="22"/>
    <w:qFormat/>
    <w:rsid w:val="00D366AC"/>
    <w:rPr>
      <w:b/>
      <w:bCs/>
      <w:color w:val="4DB848"/>
    </w:rPr>
  </w:style>
  <w:style w:type="character" w:styleId="Utheving">
    <w:name w:val="Emphasis"/>
    <w:basedOn w:val="Standardskriftforavsnitt"/>
    <w:uiPriority w:val="20"/>
    <w:qFormat/>
    <w:rsid w:val="00D366AC"/>
    <w:rPr>
      <w:i/>
      <w:iCs/>
    </w:rPr>
  </w:style>
  <w:style w:type="paragraph" w:styleId="Ingenmellomrom">
    <w:name w:val="No Spacing"/>
    <w:uiPriority w:val="99"/>
    <w:qFormat/>
    <w:rsid w:val="004316D1"/>
    <w:pPr>
      <w:spacing w:after="0"/>
    </w:pPr>
    <w:rPr>
      <w:sz w:val="20"/>
    </w:rPr>
  </w:style>
  <w:style w:type="paragraph" w:styleId="Listeavsnitt">
    <w:name w:val="List Paragraph"/>
    <w:basedOn w:val="Normal"/>
    <w:uiPriority w:val="34"/>
    <w:qFormat/>
    <w:rsid w:val="00D366AC"/>
    <w:pPr>
      <w:ind w:left="720"/>
      <w:contextualSpacing/>
    </w:pPr>
  </w:style>
  <w:style w:type="paragraph" w:styleId="Sitat">
    <w:name w:val="Quote"/>
    <w:basedOn w:val="Normal"/>
    <w:next w:val="Normal"/>
    <w:link w:val="SitatTegn"/>
    <w:uiPriority w:val="29"/>
    <w:qFormat/>
    <w:rsid w:val="00D366AC"/>
    <w:rPr>
      <w:i/>
      <w:iCs/>
      <w:color w:val="000000" w:themeColor="text1"/>
      <w:sz w:val="22"/>
    </w:rPr>
  </w:style>
  <w:style w:type="character" w:customStyle="1" w:styleId="SitatTegn">
    <w:name w:val="Sitat Tegn"/>
    <w:basedOn w:val="Standardskriftforavsnitt"/>
    <w:link w:val="Sitat"/>
    <w:uiPriority w:val="29"/>
    <w:rsid w:val="00D366AC"/>
    <w:rPr>
      <w:i/>
      <w:iCs/>
      <w:color w:val="000000" w:themeColor="text1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D366AC"/>
    <w:pPr>
      <w:pBdr>
        <w:bottom w:val="single" w:sz="4" w:space="4" w:color="ED9300" w:themeColor="accent1"/>
      </w:pBdr>
      <w:spacing w:before="200" w:after="280"/>
      <w:ind w:left="936" w:right="936"/>
    </w:pPr>
    <w:rPr>
      <w:b/>
      <w:bCs/>
      <w:i/>
      <w:iCs/>
      <w:color w:val="009AC7"/>
      <w:sz w:val="22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D366AC"/>
    <w:rPr>
      <w:b/>
      <w:bCs/>
      <w:i/>
      <w:iCs/>
      <w:color w:val="009AC7"/>
    </w:rPr>
  </w:style>
  <w:style w:type="character" w:styleId="Svakutheving">
    <w:name w:val="Subtle Emphasis"/>
    <w:basedOn w:val="Standardskriftforavsnitt"/>
    <w:uiPriority w:val="19"/>
    <w:qFormat/>
    <w:rsid w:val="00D366AC"/>
    <w:rPr>
      <w:i/>
      <w:iCs/>
      <w:color w:val="3D4F59"/>
    </w:rPr>
  </w:style>
  <w:style w:type="character" w:styleId="Sterkutheving">
    <w:name w:val="Intense Emphasis"/>
    <w:basedOn w:val="Standardskriftforavsnitt"/>
    <w:uiPriority w:val="21"/>
    <w:qFormat/>
    <w:rsid w:val="00D366AC"/>
    <w:rPr>
      <w:b/>
      <w:bCs/>
      <w:i/>
      <w:iCs/>
      <w:color w:val="009AC7"/>
    </w:rPr>
  </w:style>
  <w:style w:type="character" w:styleId="Svakreferanse">
    <w:name w:val="Subtle Reference"/>
    <w:basedOn w:val="Standardskriftforavsnitt"/>
    <w:uiPriority w:val="31"/>
    <w:qFormat/>
    <w:rsid w:val="00D366AC"/>
    <w:rPr>
      <w:smallCaps/>
      <w:color w:val="4DB848"/>
      <w:u w:val="single"/>
    </w:rPr>
  </w:style>
  <w:style w:type="character" w:styleId="Sterkreferanse">
    <w:name w:val="Intense Reference"/>
    <w:basedOn w:val="Standardskriftforavsnitt"/>
    <w:uiPriority w:val="32"/>
    <w:qFormat/>
    <w:rsid w:val="00D366AC"/>
    <w:rPr>
      <w:b/>
      <w:bCs/>
      <w:smallCaps/>
      <w:color w:val="009AC7"/>
      <w:spacing w:val="5"/>
      <w:u w:val="single"/>
    </w:rPr>
  </w:style>
  <w:style w:type="character" w:styleId="Boktittel">
    <w:name w:val="Book Title"/>
    <w:basedOn w:val="Standardskriftforavsnitt"/>
    <w:uiPriority w:val="33"/>
    <w:qFormat/>
    <w:rsid w:val="00D366AC"/>
    <w:rPr>
      <w:b/>
      <w:bCs/>
      <w:smallCaps/>
      <w:color w:val="4DB848"/>
      <w:spacing w:val="5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577BC9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577BC9"/>
    <w:rPr>
      <w:rFonts w:ascii="Tahoma" w:hAnsi="Tahoma" w:cs="Tahoma"/>
      <w:sz w:val="16"/>
      <w:szCs w:val="16"/>
    </w:rPr>
  </w:style>
  <w:style w:type="paragraph" w:styleId="Topptekst">
    <w:name w:val="header"/>
    <w:basedOn w:val="Normal"/>
    <w:link w:val="TopptekstTegn"/>
    <w:uiPriority w:val="99"/>
    <w:unhideWhenUsed/>
    <w:rsid w:val="00DE7EB0"/>
    <w:pPr>
      <w:tabs>
        <w:tab w:val="center" w:pos="4536"/>
        <w:tab w:val="right" w:pos="9072"/>
      </w:tabs>
      <w:spacing w:after="0"/>
    </w:pPr>
  </w:style>
  <w:style w:type="character" w:customStyle="1" w:styleId="TopptekstTegn">
    <w:name w:val="Topptekst Tegn"/>
    <w:basedOn w:val="Standardskriftforavsnitt"/>
    <w:link w:val="Topptekst"/>
    <w:uiPriority w:val="99"/>
    <w:rsid w:val="00DE7EB0"/>
    <w:rPr>
      <w:sz w:val="20"/>
    </w:rPr>
  </w:style>
  <w:style w:type="paragraph" w:styleId="Bunntekst">
    <w:name w:val="footer"/>
    <w:basedOn w:val="Normal"/>
    <w:link w:val="BunntekstTegn"/>
    <w:uiPriority w:val="99"/>
    <w:unhideWhenUsed/>
    <w:rsid w:val="00DE7EB0"/>
    <w:pPr>
      <w:tabs>
        <w:tab w:val="center" w:pos="4536"/>
        <w:tab w:val="right" w:pos="9072"/>
      </w:tabs>
      <w:spacing w:after="0"/>
    </w:pPr>
  </w:style>
  <w:style w:type="character" w:customStyle="1" w:styleId="BunntekstTegn">
    <w:name w:val="Bunntekst Tegn"/>
    <w:basedOn w:val="Standardskriftforavsnitt"/>
    <w:link w:val="Bunntekst"/>
    <w:uiPriority w:val="99"/>
    <w:rsid w:val="00DE7EB0"/>
    <w:rPr>
      <w:sz w:val="20"/>
    </w:rPr>
  </w:style>
  <w:style w:type="table" w:styleId="Tabellrutenett">
    <w:name w:val="Table Grid"/>
    <w:basedOn w:val="Vanligtabell"/>
    <w:uiPriority w:val="59"/>
    <w:rsid w:val="005D5254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kjematekst">
    <w:name w:val="Skjematekst"/>
    <w:basedOn w:val="Normal"/>
    <w:uiPriority w:val="35"/>
    <w:qFormat/>
    <w:rsid w:val="004A3209"/>
    <w:pPr>
      <w:spacing w:after="0"/>
    </w:pPr>
    <w:rPr>
      <w:sz w:val="16"/>
      <w:szCs w:val="16"/>
    </w:rPr>
  </w:style>
  <w:style w:type="character" w:styleId="Plassholdertekst">
    <w:name w:val="Placeholder Text"/>
    <w:basedOn w:val="Standardskriftforavsnitt"/>
    <w:uiPriority w:val="99"/>
    <w:semiHidden/>
    <w:rsid w:val="00AF7317"/>
    <w:rPr>
      <w:color w:val="808080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330E0E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330E0E"/>
    <w:rPr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330E0E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330E0E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330E0E"/>
    <w:rPr>
      <w:b/>
      <w:bCs/>
      <w:sz w:val="20"/>
      <w:szCs w:val="20"/>
    </w:rPr>
  </w:style>
  <w:style w:type="table" w:styleId="Listetabell3uthevingsfarge3">
    <w:name w:val="List Table 3 Accent 3"/>
    <w:basedOn w:val="Vanligtabell"/>
    <w:uiPriority w:val="48"/>
    <w:rsid w:val="004A463F"/>
    <w:pPr>
      <w:spacing w:after="0"/>
    </w:pPr>
    <w:tblPr>
      <w:tblStyleRowBandSize w:val="1"/>
      <w:tblStyleColBandSize w:val="1"/>
      <w:tblBorders>
        <w:top w:val="single" w:sz="4" w:space="0" w:color="DADADA" w:themeColor="accent3"/>
        <w:left w:val="single" w:sz="4" w:space="0" w:color="DADADA" w:themeColor="accent3"/>
        <w:bottom w:val="single" w:sz="4" w:space="0" w:color="DADADA" w:themeColor="accent3"/>
        <w:right w:val="single" w:sz="4" w:space="0" w:color="DADADA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DADADA" w:themeFill="accent3"/>
      </w:tcPr>
    </w:tblStylePr>
    <w:tblStylePr w:type="lastRow">
      <w:rPr>
        <w:b/>
        <w:bCs/>
      </w:rPr>
      <w:tblPr/>
      <w:tcPr>
        <w:tcBorders>
          <w:top w:val="double" w:sz="4" w:space="0" w:color="DADADA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DADADA" w:themeColor="accent3"/>
          <w:right w:val="single" w:sz="4" w:space="0" w:color="DADADA" w:themeColor="accent3"/>
        </w:tcBorders>
      </w:tcPr>
    </w:tblStylePr>
    <w:tblStylePr w:type="band1Horz">
      <w:tblPr/>
      <w:tcPr>
        <w:tcBorders>
          <w:top w:val="single" w:sz="4" w:space="0" w:color="DADADA" w:themeColor="accent3"/>
          <w:bottom w:val="single" w:sz="4" w:space="0" w:color="DADADA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DADADA" w:themeColor="accent3"/>
          <w:left w:val="nil"/>
        </w:tcBorders>
      </w:tcPr>
    </w:tblStylePr>
    <w:tblStylePr w:type="swCell">
      <w:tblPr/>
      <w:tcPr>
        <w:tcBorders>
          <w:top w:val="double" w:sz="4" w:space="0" w:color="DADADA" w:themeColor="accent3"/>
          <w:right w:val="nil"/>
        </w:tcBorders>
      </w:tcPr>
    </w:tblStylePr>
  </w:style>
  <w:style w:type="table" w:styleId="Rutenettabell5mrkuthevingsfarge2">
    <w:name w:val="Grid Table 5 Dark Accent 2"/>
    <w:basedOn w:val="Vanligtabell"/>
    <w:uiPriority w:val="50"/>
    <w:rsid w:val="004A463F"/>
    <w:pPr>
      <w:spacing w:after="0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4DCE1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3F505A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3F505A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3F505A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3F505A" w:themeFill="accent2"/>
      </w:tcPr>
    </w:tblStylePr>
    <w:tblStylePr w:type="band1Vert">
      <w:tblPr/>
      <w:tcPr>
        <w:shd w:val="clear" w:color="auto" w:fill="AABAC4" w:themeFill="accent2" w:themeFillTint="66"/>
      </w:tcPr>
    </w:tblStylePr>
    <w:tblStylePr w:type="band1Horz">
      <w:tblPr/>
      <w:tcPr>
        <w:shd w:val="clear" w:color="auto" w:fill="AABAC4" w:themeFill="accent2" w:themeFillTint="66"/>
      </w:tcPr>
    </w:tblStylePr>
  </w:style>
  <w:style w:type="table" w:styleId="Rutenettabell5mrkuthevingsfarge3">
    <w:name w:val="Grid Table 5 Dark Accent 3"/>
    <w:basedOn w:val="Vanligtabell"/>
    <w:uiPriority w:val="50"/>
    <w:rsid w:val="004A463F"/>
    <w:pPr>
      <w:spacing w:after="0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7F7F7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DADADA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DADADA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DADADA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DADADA" w:themeFill="accent3"/>
      </w:tcPr>
    </w:tblStylePr>
    <w:tblStylePr w:type="band1Vert">
      <w:tblPr/>
      <w:tcPr>
        <w:shd w:val="clear" w:color="auto" w:fill="F0F0F0" w:themeFill="accent3" w:themeFillTint="66"/>
      </w:tcPr>
    </w:tblStylePr>
    <w:tblStylePr w:type="band1Horz">
      <w:tblPr/>
      <w:tcPr>
        <w:shd w:val="clear" w:color="auto" w:fill="F0F0F0" w:themeFill="accent3" w:themeFillTint="66"/>
      </w:tcPr>
    </w:tblStylePr>
  </w:style>
  <w:style w:type="table" w:styleId="Listetabell3uthevingsfarge2">
    <w:name w:val="List Table 3 Accent 2"/>
    <w:basedOn w:val="Vanligtabell"/>
    <w:uiPriority w:val="48"/>
    <w:rsid w:val="004A463F"/>
    <w:pPr>
      <w:spacing w:after="0"/>
    </w:pPr>
    <w:tblPr>
      <w:tblStyleRowBandSize w:val="1"/>
      <w:tblStyleColBandSize w:val="1"/>
      <w:tblBorders>
        <w:top w:val="single" w:sz="4" w:space="0" w:color="3F505A" w:themeColor="accent2"/>
        <w:left w:val="single" w:sz="4" w:space="0" w:color="3F505A" w:themeColor="accent2"/>
        <w:bottom w:val="single" w:sz="4" w:space="0" w:color="3F505A" w:themeColor="accent2"/>
        <w:right w:val="single" w:sz="4" w:space="0" w:color="3F505A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3F505A" w:themeFill="accent2"/>
      </w:tcPr>
    </w:tblStylePr>
    <w:tblStylePr w:type="lastRow">
      <w:rPr>
        <w:b/>
        <w:bCs/>
      </w:rPr>
      <w:tblPr/>
      <w:tcPr>
        <w:tcBorders>
          <w:top w:val="double" w:sz="4" w:space="0" w:color="3F505A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3F505A" w:themeColor="accent2"/>
          <w:right w:val="single" w:sz="4" w:space="0" w:color="3F505A" w:themeColor="accent2"/>
        </w:tcBorders>
      </w:tcPr>
    </w:tblStylePr>
    <w:tblStylePr w:type="band1Horz">
      <w:tblPr/>
      <w:tcPr>
        <w:tcBorders>
          <w:top w:val="single" w:sz="4" w:space="0" w:color="3F505A" w:themeColor="accent2"/>
          <w:bottom w:val="single" w:sz="4" w:space="0" w:color="3F505A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3F505A" w:themeColor="accent2"/>
          <w:left w:val="nil"/>
        </w:tcBorders>
      </w:tcPr>
    </w:tblStylePr>
    <w:tblStylePr w:type="swCell">
      <w:tblPr/>
      <w:tcPr>
        <w:tcBorders>
          <w:top w:val="double" w:sz="4" w:space="0" w:color="3F505A" w:themeColor="accent2"/>
          <w:right w:val="nil"/>
        </w:tcBorders>
      </w:tcPr>
    </w:tblStylePr>
  </w:style>
  <w:style w:type="paragraph" w:styleId="Revisjon">
    <w:name w:val="Revision"/>
    <w:hidden/>
    <w:uiPriority w:val="99"/>
    <w:semiHidden/>
    <w:rsid w:val="00D626E5"/>
    <w:pPr>
      <w:spacing w:after="0"/>
    </w:pPr>
    <w:rPr>
      <w:sz w:val="20"/>
    </w:rPr>
  </w:style>
  <w:style w:type="paragraph" w:customStyle="1" w:styleId="paragraph">
    <w:name w:val="paragraph"/>
    <w:basedOn w:val="Normal"/>
    <w:rsid w:val="008D2785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nb-NO"/>
    </w:rPr>
  </w:style>
  <w:style w:type="character" w:customStyle="1" w:styleId="normaltextrun">
    <w:name w:val="normaltextrun"/>
    <w:basedOn w:val="Standardskriftforavsnitt"/>
    <w:rsid w:val="008D2785"/>
  </w:style>
  <w:style w:type="character" w:customStyle="1" w:styleId="eop">
    <w:name w:val="eop"/>
    <w:basedOn w:val="Standardskriftforavsnitt"/>
    <w:rsid w:val="008D27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51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535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080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630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6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51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748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748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708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558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740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026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426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37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20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201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619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405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247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401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625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861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9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524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590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Data\Felles%20maler\Office\Maler\Referat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54B344061AF4A0F9724D728385FDFD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F74EF9D-10B2-4C0C-B250-5104AA6E573A}"/>
      </w:docPartPr>
      <w:docPartBody>
        <w:p w:rsidR="00BD70AB" w:rsidRDefault="000901F0">
          <w:pPr>
            <w:pStyle w:val="954B344061AF4A0F9724D728385FDFD7"/>
          </w:pPr>
          <w:r w:rsidRPr="00691A08">
            <w:rPr>
              <w:rStyle w:val="Plassholdertekst"/>
            </w:rPr>
            <w:t>Fyll inn</w:t>
          </w:r>
        </w:p>
      </w:docPartBody>
    </w:docPart>
    <w:docPart>
      <w:docPartPr>
        <w:name w:val="12E6F962E44D47B5B5A857468B9843F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062FE03-4193-4099-B60F-E70DA2B984CE}"/>
      </w:docPartPr>
      <w:docPartBody>
        <w:p w:rsidR="00BD70AB" w:rsidRDefault="000901F0">
          <w:pPr>
            <w:pStyle w:val="12E6F962E44D47B5B5A857468B9843F0"/>
          </w:pPr>
          <w:r w:rsidRPr="00691A08">
            <w:rPr>
              <w:rStyle w:val="Plassholdertekst"/>
            </w:rPr>
            <w:t>Fyll inn</w:t>
          </w:r>
        </w:p>
      </w:docPartBody>
    </w:docPart>
    <w:docPart>
      <w:docPartPr>
        <w:name w:val="72F4D682DDFE43E2B028153777532EC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B2A198-B779-40D2-B8B0-E1EE58813357}"/>
      </w:docPartPr>
      <w:docPartBody>
        <w:p w:rsidR="00BD70AB" w:rsidRDefault="000901F0">
          <w:pPr>
            <w:pStyle w:val="72F4D682DDFE43E2B028153777532ECC"/>
          </w:pPr>
          <w:r w:rsidRPr="00691A08">
            <w:rPr>
              <w:rStyle w:val="Plassholdertekst"/>
            </w:rPr>
            <w:t>Fyll inn</w:t>
          </w:r>
        </w:p>
      </w:docPartBody>
    </w:docPart>
    <w:docPart>
      <w:docPartPr>
        <w:name w:val="C84A985FD8634063BD20C959FA9DBB7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5B468EC-6240-41E4-86B7-98A44C81986D}"/>
      </w:docPartPr>
      <w:docPartBody>
        <w:p w:rsidR="00BD70AB" w:rsidRDefault="00F64202" w:rsidP="00F64202">
          <w:pPr>
            <w:pStyle w:val="C84A985FD8634063BD20C959FA9DBB7A"/>
          </w:pPr>
          <w:r w:rsidRPr="00691A08">
            <w:rPr>
              <w:rStyle w:val="Plassholdertekst"/>
              <w:vanish/>
            </w:rPr>
            <w:t>Velg dato</w:t>
          </w:r>
        </w:p>
      </w:docPartBody>
    </w:docPart>
    <w:docPart>
      <w:docPartPr>
        <w:name w:val="8AB8FFB019134815901F134506B4DAF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1C93982-2CE7-4D45-9AFB-59210F5A4EC0}"/>
      </w:docPartPr>
      <w:docPartBody>
        <w:p w:rsidR="00BD70AB" w:rsidRDefault="00F64202" w:rsidP="00F64202">
          <w:pPr>
            <w:pStyle w:val="8AB8FFB019134815901F134506B4DAFC"/>
          </w:pPr>
          <w:r w:rsidRPr="00691A08">
            <w:rPr>
              <w:rStyle w:val="Plassholdertekst"/>
              <w:vanish/>
            </w:rPr>
            <w:t>Fyll inn</w:t>
          </w:r>
        </w:p>
      </w:docPartBody>
    </w:docPart>
    <w:docPart>
      <w:docPartPr>
        <w:name w:val="1683DAF6AF9B4FAF9200E586383CDCB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D1CA872-DD18-4A56-A4B8-D5FCCF5C9362}"/>
      </w:docPartPr>
      <w:docPartBody>
        <w:p w:rsidR="00BD70AB" w:rsidRDefault="00F64202" w:rsidP="00F64202">
          <w:pPr>
            <w:pStyle w:val="1683DAF6AF9B4FAF9200E586383CDCBF"/>
          </w:pPr>
          <w:r w:rsidRPr="00691A08">
            <w:rPr>
              <w:rStyle w:val="Plassholdertekst"/>
              <w:vanish/>
            </w:rPr>
            <w:t>Fyll inn</w:t>
          </w:r>
        </w:p>
      </w:docPartBody>
    </w:docPart>
    <w:docPart>
      <w:docPartPr>
        <w:name w:val="603E1CF50A80493FB5A459AB56297F5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0822188-EAAA-4B05-8C4B-0E8327C61EC9}"/>
      </w:docPartPr>
      <w:docPartBody>
        <w:p w:rsidR="00BD70AB" w:rsidRDefault="00F64202" w:rsidP="00F64202">
          <w:pPr>
            <w:pStyle w:val="603E1CF50A80493FB5A459AB56297F51"/>
          </w:pPr>
          <w:r w:rsidRPr="00691A08">
            <w:rPr>
              <w:rStyle w:val="Plassholdertekst"/>
              <w:vanish/>
            </w:rPr>
            <w:t>Fyll inn</w:t>
          </w:r>
        </w:p>
      </w:docPartBody>
    </w:docPart>
    <w:docPart>
      <w:docPartPr>
        <w:name w:val="CD2B300DD7BA4C5281D273487A17A23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610A143-CDEA-4D8B-B174-408B2A441A17}"/>
      </w:docPartPr>
      <w:docPartBody>
        <w:p w:rsidR="00BD70AB" w:rsidRDefault="00F64202" w:rsidP="00F64202">
          <w:pPr>
            <w:pStyle w:val="CD2B300DD7BA4C5281D273487A17A234"/>
          </w:pPr>
          <w:r w:rsidRPr="00691A08">
            <w:rPr>
              <w:rStyle w:val="Plassholdertekst"/>
              <w:vanish/>
            </w:rPr>
            <w:t>Fyll inn</w:t>
          </w:r>
        </w:p>
      </w:docPartBody>
    </w:docPart>
    <w:docPart>
      <w:docPartPr>
        <w:name w:val="CA05CB83B2F24C67A068D4C444B9CC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839C7B6-C13B-4BFC-8F14-0C3E63C870D0}"/>
      </w:docPartPr>
      <w:docPartBody>
        <w:p w:rsidR="00BD70AB" w:rsidRDefault="00F64202" w:rsidP="00F64202">
          <w:pPr>
            <w:pStyle w:val="CA05CB83B2F24C67A068D4C444B9CC74"/>
          </w:pPr>
          <w:r w:rsidRPr="00691A08">
            <w:rPr>
              <w:rStyle w:val="Plassholdertekst"/>
              <w:vanish/>
            </w:rPr>
            <w:t>Fyll inn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4202"/>
    <w:rsid w:val="000901F0"/>
    <w:rsid w:val="00147DC1"/>
    <w:rsid w:val="00A355C0"/>
    <w:rsid w:val="00A61199"/>
    <w:rsid w:val="00B3598F"/>
    <w:rsid w:val="00B50830"/>
    <w:rsid w:val="00BD70AB"/>
    <w:rsid w:val="00CB1034"/>
    <w:rsid w:val="00DE4FAA"/>
    <w:rsid w:val="00E856BA"/>
    <w:rsid w:val="00EA3DA1"/>
    <w:rsid w:val="00F64202"/>
    <w:rsid w:val="00FD0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nb-NO" w:eastAsia="nb-NO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styleId="Plassholdertekst">
    <w:name w:val="Placeholder Text"/>
    <w:basedOn w:val="Standardskriftforavsnitt"/>
    <w:uiPriority w:val="99"/>
    <w:semiHidden/>
    <w:rsid w:val="00F64202"/>
    <w:rPr>
      <w:color w:val="808080"/>
    </w:rPr>
  </w:style>
  <w:style w:type="paragraph" w:customStyle="1" w:styleId="954B344061AF4A0F9724D728385FDFD7">
    <w:name w:val="954B344061AF4A0F9724D728385FDFD7"/>
  </w:style>
  <w:style w:type="paragraph" w:customStyle="1" w:styleId="12E6F962E44D47B5B5A857468B9843F0">
    <w:name w:val="12E6F962E44D47B5B5A857468B9843F0"/>
  </w:style>
  <w:style w:type="paragraph" w:customStyle="1" w:styleId="72F4D682DDFE43E2B028153777532ECC">
    <w:name w:val="72F4D682DDFE43E2B028153777532ECC"/>
  </w:style>
  <w:style w:type="paragraph" w:customStyle="1" w:styleId="C84A985FD8634063BD20C959FA9DBB7A">
    <w:name w:val="C84A985FD8634063BD20C959FA9DBB7A"/>
    <w:rsid w:val="00F64202"/>
  </w:style>
  <w:style w:type="paragraph" w:customStyle="1" w:styleId="8AB8FFB019134815901F134506B4DAFC">
    <w:name w:val="8AB8FFB019134815901F134506B4DAFC"/>
    <w:rsid w:val="00F64202"/>
  </w:style>
  <w:style w:type="paragraph" w:customStyle="1" w:styleId="1683DAF6AF9B4FAF9200E586383CDCBF">
    <w:name w:val="1683DAF6AF9B4FAF9200E586383CDCBF"/>
    <w:rsid w:val="00F64202"/>
  </w:style>
  <w:style w:type="paragraph" w:customStyle="1" w:styleId="603E1CF50A80493FB5A459AB56297F51">
    <w:name w:val="603E1CF50A80493FB5A459AB56297F51"/>
    <w:rsid w:val="00F64202"/>
  </w:style>
  <w:style w:type="paragraph" w:customStyle="1" w:styleId="CD2B300DD7BA4C5281D273487A17A234">
    <w:name w:val="CD2B300DD7BA4C5281D273487A17A234"/>
    <w:rsid w:val="00F64202"/>
  </w:style>
  <w:style w:type="paragraph" w:customStyle="1" w:styleId="CA05CB83B2F24C67A068D4C444B9CC74">
    <w:name w:val="CA05CB83B2F24C67A068D4C444B9CC74"/>
    <w:rsid w:val="00F6420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ProfilSVV">
  <a:themeElements>
    <a:clrScheme name="Egendefinert 1">
      <a:dk1>
        <a:sysClr val="windowText" lastClr="000000"/>
      </a:dk1>
      <a:lt1>
        <a:sysClr val="window" lastClr="FFFFFF"/>
      </a:lt1>
      <a:dk2>
        <a:srgbClr val="ED9300"/>
      </a:dk2>
      <a:lt2>
        <a:srgbClr val="E1E1E1"/>
      </a:lt2>
      <a:accent1>
        <a:srgbClr val="ED9300"/>
      </a:accent1>
      <a:accent2>
        <a:srgbClr val="3F505A"/>
      </a:accent2>
      <a:accent3>
        <a:srgbClr val="DADADA"/>
      </a:accent3>
      <a:accent4>
        <a:srgbClr val="58B02C"/>
      </a:accent4>
      <a:accent5>
        <a:srgbClr val="008EC2"/>
      </a:accent5>
      <a:accent6>
        <a:srgbClr val="75450B"/>
      </a:accent6>
      <a:hlink>
        <a:srgbClr val="0000FF"/>
      </a:hlink>
      <a:folHlink>
        <a:srgbClr val="800080"/>
      </a:folHlink>
    </a:clrScheme>
    <a:fontScheme name="Custom 1">
      <a:majorFont>
        <a:latin typeface="Lucida Sans Unicode"/>
        <a:ea typeface=""/>
        <a:cs typeface=""/>
      </a:majorFont>
      <a:minorFont>
        <a:latin typeface="Lucida Sans Unicode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1 Statens vegvesen liggende standard norsk.potx [Skrivebeskyttet]" id="{3E198112-B1E4-44BC-8C3E-1CA4DA7E830E}" vid="{29E3B4CA-6E79-4609-AB97-F34C0014226E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8154BF1EAFC07428EC762FEB5F50FF9" ma:contentTypeVersion="17" ma:contentTypeDescription="Opprett et nytt dokument." ma:contentTypeScope="" ma:versionID="9af4929ed7ab5bc9563f822a68de9edc">
  <xsd:schema xmlns:xsd="http://www.w3.org/2001/XMLSchema" xmlns:xs="http://www.w3.org/2001/XMLSchema" xmlns:p="http://schemas.microsoft.com/office/2006/metadata/properties" xmlns:ns2="beae3e8e-208c-4b8a-be05-3e30f474ae01" xmlns:ns3="1c7238b0-fe3e-41d2-a958-810748120210" xmlns:ns4="9517c9f4-e467-4ed4-a509-442b7d26a182" targetNamespace="http://schemas.microsoft.com/office/2006/metadata/properties" ma:root="true" ma:fieldsID="0e6253e52baef4700034b42208d26ee8" ns2:_="" ns3:_="" ns4:_="">
    <xsd:import namespace="beae3e8e-208c-4b8a-be05-3e30f474ae01"/>
    <xsd:import namespace="1c7238b0-fe3e-41d2-a958-810748120210"/>
    <xsd:import namespace="9517c9f4-e467-4ed4-a509-442b7d26a182"/>
    <xsd:element name="properties">
      <xsd:complexType>
        <xsd:sequence>
          <xsd:element name="documentManagement">
            <xsd:complexType>
              <xsd:all>
                <xsd:element ref="ns2:h491b3e5757f4a00a7c25d6edb0ba887" minOccurs="0"/>
                <xsd:element ref="ns2:TaxCatchAll" minOccurs="0"/>
                <xsd:element ref="ns2:TaxCatchAllLabel" minOccurs="0"/>
                <xsd:element ref="ns2:Sak_x0020_Mime_x0020_360" minOccurs="0"/>
                <xsd:element ref="ns2:mdd69e788dc1498dbcc1a53e4b12ec9a" minOccurs="0"/>
                <xsd:element ref="ns2:m3df137df2ca43aeb5a0ac4f577ac654" minOccurs="0"/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3:MediaServiceDateTaken" minOccurs="0"/>
                <xsd:element ref="ns3:MediaLengthInSeconds" minOccurs="0"/>
                <xsd:element ref="ns3:lcf76f155ced4ddcb4097134ff3c332f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ae3e8e-208c-4b8a-be05-3e30f474ae01" elementFormDefault="qualified">
    <xsd:import namespace="http://schemas.microsoft.com/office/2006/documentManagement/types"/>
    <xsd:import namespace="http://schemas.microsoft.com/office/infopath/2007/PartnerControls"/>
    <xsd:element name="h491b3e5757f4a00a7c25d6edb0ba887" ma:index="8" nillable="true" ma:taxonomy="true" ma:internalName="h491b3e5757f4a00a7c25d6edb0ba887" ma:taxonomyFieldName="Organisasjonsenhet" ma:displayName="Organisasjonsenhet" ma:readOnly="false" ma:default="" ma:fieldId="{1491b3e5-757f-4a00-a7c2-5d6edb0ba887}" ma:taxonomyMulti="true" ma:sspId="4c297bfe-2ddf-49c0-b48d-5e3f9de3295d" ma:termSetId="b03cc634-47d7-450d-b53d-2863e925e78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9" nillable="true" ma:displayName="Taxonomy Catch All Column" ma:hidden="true" ma:list="{a79969d2-5579-42fe-b12f-40ee7e058faa}" ma:internalName="TaxCatchAll" ma:showField="CatchAllData" ma:web="9517c9f4-e467-4ed4-a509-442b7d26a18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a79969d2-5579-42fe-b12f-40ee7e058faa}" ma:internalName="TaxCatchAllLabel" ma:readOnly="true" ma:showField="CatchAllDataLabel" ma:web="9517c9f4-e467-4ed4-a509-442b7d26a18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ak_x0020_Mime_x0020_360" ma:index="12" nillable="true" ma:displayName="Sak Mime 360" ma:format="Hyperlink" ma:internalName="Sak_x0020_Mime_x0020_360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dd69e788dc1498dbcc1a53e4b12ec9a" ma:index="13" nillable="true" ma:taxonomy="true" ma:internalName="mdd69e788dc1498dbcc1a53e4b12ec9a" ma:taxonomyFieldName="Dokumentstatus" ma:displayName="Dokumentstatus" ma:default="1;#Under arbeid|f39d8bcc-2a80-4417-a67a-9134b0a418c4" ma:fieldId="{6dd69e78-8dc1-498d-bcc1-a53e4b12ec9a}" ma:sspId="4c297bfe-2ddf-49c0-b48d-5e3f9de3295d" ma:termSetId="79c2f50f-9c9d-4b9a-9024-7430fd4a1c7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3df137df2ca43aeb5a0ac4f577ac654" ma:index="15" nillable="true" ma:taxonomy="true" ma:internalName="m3df137df2ca43aeb5a0ac4f577ac654" ma:taxonomyFieldName="Prosessomr_x00e5_der" ma:displayName="Prosessområder" ma:readOnly="false" ma:default="" ma:fieldId="{63df137d-f2ca-43ae-b5a0-ac4f577ac654}" ma:sspId="4c297bfe-2ddf-49c0-b48d-5e3f9de3295d" ma:termSetId="2583bc30-ab2c-419c-b519-aebcd66245c1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7238b0-fe3e-41d2-a958-8107481202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7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8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Bildemerkelapper" ma:readOnly="false" ma:fieldId="{5cf76f15-5ced-4ddc-b409-7134ff3c332f}" ma:taxonomyMulti="true" ma:sspId="4c297bfe-2ddf-49c0-b48d-5e3f9de3295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3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17c9f4-e467-4ed4-a509-442b7d26a182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491b3e5757f4a00a7c25d6edb0ba887 xmlns="beae3e8e-208c-4b8a-be05-3e30f474ae01">
      <Terms xmlns="http://schemas.microsoft.com/office/infopath/2007/PartnerControls"/>
    </h491b3e5757f4a00a7c25d6edb0ba887>
    <TaxCatchAll xmlns="beae3e8e-208c-4b8a-be05-3e30f474ae01">
      <Value>1</Value>
    </TaxCatchAll>
    <lcf76f155ced4ddcb4097134ff3c332f xmlns="1c7238b0-fe3e-41d2-a958-810748120210">
      <Terms xmlns="http://schemas.microsoft.com/office/infopath/2007/PartnerControls"/>
    </lcf76f155ced4ddcb4097134ff3c332f>
    <m3df137df2ca43aeb5a0ac4f577ac654 xmlns="beae3e8e-208c-4b8a-be05-3e30f474ae01">
      <Terms xmlns="http://schemas.microsoft.com/office/infopath/2007/PartnerControls"/>
    </m3df137df2ca43aeb5a0ac4f577ac654>
    <Sak_x0020_Mime_x0020_360 xmlns="beae3e8e-208c-4b8a-be05-3e30f474ae01">
      <Url xsi:nil="true"/>
      <Description xsi:nil="true"/>
    </Sak_x0020_Mime_x0020_360>
    <mdd69e788dc1498dbcc1a53e4b12ec9a xmlns="beae3e8e-208c-4b8a-be05-3e30f474ae01">
      <Terms xmlns="http://schemas.microsoft.com/office/infopath/2007/PartnerControls">
        <TermInfo xmlns="http://schemas.microsoft.com/office/infopath/2007/PartnerControls">
          <TermName xmlns="http://schemas.microsoft.com/office/infopath/2007/PartnerControls">Under arbeid</TermName>
          <TermId xmlns="http://schemas.microsoft.com/office/infopath/2007/PartnerControls">f39d8bcc-2a80-4417-a67a-9134b0a418c4</TermId>
        </TermInfo>
      </Terms>
    </mdd69e788dc1498dbcc1a53e4b12ec9a>
  </documentManagement>
</p:properties>
</file>

<file path=customXml/item3.xml><?xml version="1.0" encoding="utf-8"?>
<?mso-contentType ?>
<SharedContentType xmlns="Microsoft.SharePoint.Taxonomy.ContentTypeSync" SourceId="4c297bfe-2ddf-49c0-b48d-5e3f9de3295d" ContentTypeId="0x0101" PreviousValue="false" LastSyncTimeStamp="2022-11-16T08:07:19.38Z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4CA204C-0734-41CB-ABA6-A7076AB4DD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ae3e8e-208c-4b8a-be05-3e30f474ae01"/>
    <ds:schemaRef ds:uri="1c7238b0-fe3e-41d2-a958-810748120210"/>
    <ds:schemaRef ds:uri="9517c9f4-e467-4ed4-a509-442b7d26a18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4210090-16B5-4E83-94DC-86BBFD9A94F5}">
  <ds:schemaRefs>
    <ds:schemaRef ds:uri="http://schemas.microsoft.com/office/2006/metadata/properties"/>
    <ds:schemaRef ds:uri="http://schemas.microsoft.com/office/infopath/2007/PartnerControls"/>
    <ds:schemaRef ds:uri="beae3e8e-208c-4b8a-be05-3e30f474ae01"/>
    <ds:schemaRef ds:uri="1c7238b0-fe3e-41d2-a958-810748120210"/>
  </ds:schemaRefs>
</ds:datastoreItem>
</file>

<file path=customXml/itemProps3.xml><?xml version="1.0" encoding="utf-8"?>
<ds:datastoreItem xmlns:ds="http://schemas.openxmlformats.org/officeDocument/2006/customXml" ds:itemID="{28E0E9A9-5F90-403C-ACF1-F923766A8EFF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A9375A7A-12EB-46D0-94CA-6ECD0424FE3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Referat</Template>
  <TotalTime>1</TotalTime>
  <Pages>4</Pages>
  <Words>887</Words>
  <Characters>5555</Characters>
  <Application>Microsoft Office Word</Application>
  <DocSecurity>0</DocSecurity>
  <Lines>168</Lines>
  <Paragraphs>96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Statens vegvesen</Company>
  <LinksUpToDate>false</LinksUpToDate>
  <CharactersWithSpaces>6346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Henrik Raymond Knarvik</dc:creator>
  <cp:keywords/>
  <dc:description/>
  <cp:lastModifiedBy>Geir Lorens Jørgensen</cp:lastModifiedBy>
  <cp:revision>2</cp:revision>
  <dcterms:created xsi:type="dcterms:W3CDTF">2026-06-26T11:47:00Z</dcterms:created>
  <dcterms:modified xsi:type="dcterms:W3CDTF">2026-06-26T11:47:00Z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ce37f87-bb34-4c36-b4d0-c38c85b01b16_Enabled">
    <vt:lpwstr>True</vt:lpwstr>
  </property>
  <property fmtid="{D5CDD505-2E9C-101B-9397-08002B2CF9AE}" pid="3" name="MSIP_Label_6ce37f87-bb34-4c36-b4d0-c38c85b01b16_SiteId">
    <vt:lpwstr>38856954-ed55-49f7-8bdd-738ffbbfd390</vt:lpwstr>
  </property>
  <property fmtid="{D5CDD505-2E9C-101B-9397-08002B2CF9AE}" pid="4" name="MSIP_Label_6ce37f87-bb34-4c36-b4d0-c38c85b01b16_Owner">
    <vt:lpwstr>anibje@vegvesen.no</vt:lpwstr>
  </property>
  <property fmtid="{D5CDD505-2E9C-101B-9397-08002B2CF9AE}" pid="5" name="MSIP_Label_6ce37f87-bb34-4c36-b4d0-c38c85b01b16_SetDate">
    <vt:lpwstr>2019-05-09T10:39:31.2726151Z</vt:lpwstr>
  </property>
  <property fmtid="{D5CDD505-2E9C-101B-9397-08002B2CF9AE}" pid="6" name="MSIP_Label_6ce37f87-bb34-4c36-b4d0-c38c85b01b16_Name">
    <vt:lpwstr>General</vt:lpwstr>
  </property>
  <property fmtid="{D5CDD505-2E9C-101B-9397-08002B2CF9AE}" pid="7" name="MSIP_Label_6ce37f87-bb34-4c36-b4d0-c38c85b01b16_Application">
    <vt:lpwstr>Microsoft Azure Information Protection</vt:lpwstr>
  </property>
  <property fmtid="{D5CDD505-2E9C-101B-9397-08002B2CF9AE}" pid="8" name="MSIP_Label_6ce37f87-bb34-4c36-b4d0-c38c85b01b16_Extended_MSFT_Method">
    <vt:lpwstr>Manual</vt:lpwstr>
  </property>
  <property fmtid="{D5CDD505-2E9C-101B-9397-08002B2CF9AE}" pid="9" name="Sensitivity">
    <vt:lpwstr>General</vt:lpwstr>
  </property>
  <property fmtid="{D5CDD505-2E9C-101B-9397-08002B2CF9AE}" pid="10" name="ContentTypeId">
    <vt:lpwstr>0x01010008154BF1EAFC07428EC762FEB5F50FF9</vt:lpwstr>
  </property>
  <property fmtid="{D5CDD505-2E9C-101B-9397-08002B2CF9AE}" pid="11" name="MediaServiceImageTags">
    <vt:lpwstr/>
  </property>
  <property fmtid="{D5CDD505-2E9C-101B-9397-08002B2CF9AE}" pid="12" name="Organisasjonsenhet">
    <vt:lpwstr/>
  </property>
  <property fmtid="{D5CDD505-2E9C-101B-9397-08002B2CF9AE}" pid="13" name="Prosessomr_x00e5_der">
    <vt:lpwstr/>
  </property>
  <property fmtid="{D5CDD505-2E9C-101B-9397-08002B2CF9AE}" pid="14" name="Dokumentstatus">
    <vt:lpwstr>1;#Under arbeid|f39d8bcc-2a80-4417-a67a-9134b0a418c4</vt:lpwstr>
  </property>
  <property fmtid="{D5CDD505-2E9C-101B-9397-08002B2CF9AE}" pid="15" name="Prosessområder">
    <vt:lpwstr/>
  </property>
</Properties>
</file>